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Pr="007E302F" w:rsidRDefault="00BE1B99" w:rsidP="007E302F">
      <w:pPr>
        <w:pStyle w:val="Direction"/>
        <w:spacing w:line="240" w:lineRule="auto"/>
        <w:jc w:val="left"/>
        <w:rPr>
          <w:rFonts w:ascii="Arial" w:hAnsi="Arial" w:cs="Arial"/>
          <w:sz w:val="20"/>
          <w:szCs w:val="20"/>
          <w:lang w:eastAsia="en-US"/>
        </w:rPr>
      </w:pPr>
      <w:r w:rsidRPr="007E302F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302F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14:paraId="6A17353B" w14:textId="77777777" w:rsidR="00BE1B99" w:rsidRPr="007E302F" w:rsidRDefault="00BE1B99" w:rsidP="007E302F">
      <w:pPr>
        <w:pStyle w:val="Direction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7E302F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14:paraId="17621438" w14:textId="77777777" w:rsidR="00BE1B99" w:rsidRPr="007E302F" w:rsidRDefault="00BE1B99" w:rsidP="007E302F">
      <w:pPr>
        <w:pStyle w:val="Direction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7E302F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r w:rsidRPr="007E302F">
        <w:rPr>
          <w:rFonts w:ascii="Arial" w:hAnsi="Arial" w:cs="Arial"/>
          <w:sz w:val="20"/>
          <w:szCs w:val="20"/>
          <w:lang w:eastAsia="en-US"/>
        </w:rPr>
        <w:t>pour l’administration</w:t>
      </w:r>
    </w:p>
    <w:p w14:paraId="28AE5E85" w14:textId="77777777" w:rsidR="00BE1B99" w:rsidRPr="007E302F" w:rsidRDefault="00BE1B99" w:rsidP="007E302F">
      <w:pPr>
        <w:rPr>
          <w:rFonts w:ascii="Arial" w:hAnsi="Arial" w:cs="Arial"/>
          <w:sz w:val="20"/>
          <w:lang w:eastAsia="en-US"/>
        </w:rPr>
      </w:pPr>
    </w:p>
    <w:p w14:paraId="446CD44E" w14:textId="77777777" w:rsidR="00BE1B99" w:rsidRPr="007E302F" w:rsidRDefault="00BE1B99" w:rsidP="007E302F">
      <w:pPr>
        <w:rPr>
          <w:rFonts w:ascii="Arial" w:hAnsi="Arial" w:cs="Arial"/>
          <w:sz w:val="20"/>
        </w:rPr>
      </w:pPr>
    </w:p>
    <w:p w14:paraId="1E1992D3" w14:textId="77777777" w:rsidR="00BE1B99" w:rsidRPr="007E302F" w:rsidRDefault="00BE1B99" w:rsidP="007E302F">
      <w:pPr>
        <w:pStyle w:val="En-tte"/>
        <w:tabs>
          <w:tab w:val="left" w:pos="1134"/>
        </w:tabs>
        <w:rPr>
          <w:rFonts w:ascii="Arial" w:hAnsi="Arial" w:cs="Arial"/>
          <w:sz w:val="20"/>
        </w:rPr>
      </w:pPr>
    </w:p>
    <w:p w14:paraId="3FFD34D3" w14:textId="5EED05E5" w:rsidR="001239ED" w:rsidRPr="007E302F" w:rsidRDefault="001239ED" w:rsidP="007E302F">
      <w:pPr>
        <w:rPr>
          <w:rFonts w:ascii="Arial" w:hAnsi="Arial" w:cs="Arial"/>
          <w:sz w:val="20"/>
        </w:rPr>
      </w:pPr>
    </w:p>
    <w:p w14:paraId="56D6D910" w14:textId="72C87E21" w:rsidR="001239ED" w:rsidRPr="007E302F" w:rsidRDefault="001239ED" w:rsidP="007E302F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7E302F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7E302F" w:rsidRDefault="000B3232" w:rsidP="007E302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E302F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7E302F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7E302F" w:rsidRDefault="007A749E" w:rsidP="007E302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7E302F" w:rsidRDefault="007A749E" w:rsidP="007E302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7E302F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413D2A46" w:rsidR="007A749E" w:rsidRPr="007E302F" w:rsidRDefault="007A749E" w:rsidP="007E302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7E302F" w:rsidRDefault="007A749E" w:rsidP="007E302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X</w:t>
            </w:r>
          </w:p>
        </w:tc>
      </w:tr>
    </w:tbl>
    <w:p w14:paraId="684A9F27" w14:textId="0660D190" w:rsidR="00F74509" w:rsidRPr="007E302F" w:rsidRDefault="00F74509" w:rsidP="007E302F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3E4B713A" w:rsidR="005A3EE8" w:rsidRPr="007E302F" w:rsidRDefault="005A3EE8" w:rsidP="007E302F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7E302F">
        <w:rPr>
          <w:rFonts w:ascii="Arial" w:hAnsi="Arial" w:cs="Arial"/>
          <w:i/>
          <w:sz w:val="20"/>
        </w:rPr>
        <w:t xml:space="preserve">MARCHE PUBLIC DE </w:t>
      </w:r>
      <w:r w:rsidR="00931751" w:rsidRPr="007E302F">
        <w:rPr>
          <w:rFonts w:ascii="Arial" w:hAnsi="Arial" w:cs="Arial"/>
          <w:i/>
          <w:sz w:val="20"/>
        </w:rPr>
        <w:t>PRESTATION INTELLECTUELLE</w:t>
      </w:r>
    </w:p>
    <w:p w14:paraId="4D6028AB" w14:textId="3B137EC3" w:rsidR="00AC45D2" w:rsidRPr="007E302F" w:rsidRDefault="00AC45D2" w:rsidP="007E302F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7E302F" w:rsidRDefault="00411AB7" w:rsidP="007E302F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ACTE D’ENGAGEMENT</w:t>
      </w:r>
      <w:r w:rsidR="00332485" w:rsidRPr="007E302F">
        <w:rPr>
          <w:rFonts w:ascii="Arial" w:hAnsi="Arial" w:cs="Arial"/>
          <w:b/>
          <w:sz w:val="20"/>
        </w:rPr>
        <w:t xml:space="preserve"> </w:t>
      </w:r>
    </w:p>
    <w:p w14:paraId="7C07A8A3" w14:textId="59388609" w:rsidR="00332485" w:rsidRPr="007E302F" w:rsidRDefault="00332485" w:rsidP="007E302F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i/>
          <w:vanish/>
          <w:sz w:val="20"/>
        </w:rPr>
      </w:pPr>
      <w:r w:rsidRPr="007E302F">
        <w:rPr>
          <w:rFonts w:ascii="Arial" w:hAnsi="Arial" w:cs="Arial"/>
          <w:i/>
          <w:vanish/>
          <w:color w:val="00B050"/>
          <w:sz w:val="20"/>
        </w:rPr>
        <w:t>(Si consultation allotie précisez le n° du lot de l’AE)</w:t>
      </w:r>
    </w:p>
    <w:p w14:paraId="0D9DAA8C" w14:textId="77777777" w:rsidR="001239ED" w:rsidRPr="007E302F" w:rsidRDefault="001239ED" w:rsidP="007E302F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7E302F" w:rsidRDefault="005A3EE8" w:rsidP="007E302F">
      <w:pPr>
        <w:rPr>
          <w:rFonts w:ascii="Arial" w:hAnsi="Arial" w:cs="Arial"/>
          <w:b/>
          <w:sz w:val="20"/>
        </w:rPr>
      </w:pPr>
    </w:p>
    <w:p w14:paraId="335DD818" w14:textId="7837EEC8" w:rsidR="00132F76" w:rsidRPr="007E302F" w:rsidRDefault="00132F76" w:rsidP="007E302F">
      <w:pPr>
        <w:rPr>
          <w:rFonts w:ascii="Arial" w:hAnsi="Arial" w:cs="Arial"/>
          <w:b/>
          <w:sz w:val="20"/>
        </w:rPr>
      </w:pPr>
    </w:p>
    <w:p w14:paraId="2C73201C" w14:textId="77777777" w:rsidR="00294DE4" w:rsidRPr="007E302F" w:rsidRDefault="00294DE4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626B8F9B" w:rsidR="00294DE4" w:rsidRPr="007E302F" w:rsidRDefault="00294DE4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0"/>
        </w:rPr>
      </w:pPr>
      <w:r w:rsidRPr="007E302F">
        <w:rPr>
          <w:rFonts w:ascii="Arial" w:hAnsi="Arial" w:cs="Arial"/>
          <w:sz w:val="20"/>
        </w:rPr>
        <w:t xml:space="preserve">Marché </w:t>
      </w:r>
      <w:r w:rsidRPr="007E302F">
        <w:rPr>
          <w:rFonts w:ascii="Arial" w:hAnsi="Arial" w:cs="Arial"/>
          <w:i/>
          <w:sz w:val="20"/>
        </w:rPr>
        <w:t>n°</w:t>
      </w:r>
      <w:r w:rsidR="007E302F" w:rsidRPr="007E302F">
        <w:rPr>
          <w:rFonts w:ascii="Arial" w:hAnsi="Arial" w:cs="Arial"/>
          <w:i/>
          <w:sz w:val="20"/>
        </w:rPr>
        <w:t xml:space="preserve"> </w:t>
      </w:r>
      <w:r w:rsidRPr="007E302F">
        <w:rPr>
          <w:rFonts w:ascii="Arial" w:hAnsi="Arial" w:cs="Arial"/>
          <w:b/>
          <w:sz w:val="20"/>
        </w:rPr>
        <w:t>202</w:t>
      </w:r>
      <w:r w:rsidR="00191E82" w:rsidRPr="007E302F">
        <w:rPr>
          <w:rFonts w:ascii="Arial" w:hAnsi="Arial" w:cs="Arial"/>
          <w:b/>
          <w:sz w:val="20"/>
        </w:rPr>
        <w:t>6 BSTINV 9285</w:t>
      </w:r>
      <w:r w:rsidRPr="007E302F">
        <w:rPr>
          <w:rFonts w:ascii="Arial" w:hAnsi="Arial" w:cs="Arial"/>
          <w:b/>
          <w:color w:val="00B050"/>
          <w:sz w:val="20"/>
        </w:rPr>
        <w:t xml:space="preserve"> </w:t>
      </w:r>
    </w:p>
    <w:p w14:paraId="618419C1" w14:textId="77777777" w:rsidR="00F46FF9" w:rsidRPr="007E302F" w:rsidRDefault="00F46FF9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0"/>
        </w:rPr>
      </w:pPr>
    </w:p>
    <w:p w14:paraId="388454E1" w14:textId="2D49F442" w:rsidR="00294DE4" w:rsidRPr="007E302F" w:rsidRDefault="00F46FF9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Mission d’AMOE Etude et contrôle structure</w:t>
      </w:r>
      <w:r w:rsidR="00294DE4" w:rsidRPr="007E302F">
        <w:rPr>
          <w:rFonts w:ascii="Arial" w:hAnsi="Arial" w:cs="Arial"/>
          <w:b/>
          <w:sz w:val="20"/>
        </w:rPr>
        <w:t xml:space="preserve"> </w:t>
      </w:r>
    </w:p>
    <w:p w14:paraId="47B9204B" w14:textId="16913BA2" w:rsidR="00294DE4" w:rsidRPr="007E302F" w:rsidRDefault="00191E82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Base Navale de Brest (29</w:t>
      </w:r>
      <w:r w:rsidR="00F46FF9" w:rsidRPr="007E302F">
        <w:rPr>
          <w:rFonts w:ascii="Arial" w:hAnsi="Arial" w:cs="Arial"/>
          <w:b/>
          <w:sz w:val="20"/>
        </w:rPr>
        <w:t>)</w:t>
      </w:r>
    </w:p>
    <w:p w14:paraId="5CA97ED5" w14:textId="0F0B1E59" w:rsidR="00F46FF9" w:rsidRPr="007E302F" w:rsidRDefault="00F46FF9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Adaptation de la nef lourde et du magasin climatisé du bâtiment G2D-0496 aux besoins du SLM Brest</w:t>
      </w:r>
    </w:p>
    <w:p w14:paraId="087022CC" w14:textId="77777777" w:rsidR="000B3232" w:rsidRPr="007E302F" w:rsidRDefault="000B3232" w:rsidP="007E302F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7E302F" w:rsidRDefault="00D850FE" w:rsidP="007E302F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7E302F" w:rsidRDefault="001239ED" w:rsidP="007E302F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Marché à procédure adaptée (MAPA)</w:t>
      </w:r>
    </w:p>
    <w:p w14:paraId="3CC08817" w14:textId="1051651E" w:rsidR="001239ED" w:rsidRPr="007E302F" w:rsidRDefault="001239ED" w:rsidP="007E302F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en application de l’article R.2123-1 à R.2123-6 du code de la commande publique</w:t>
      </w:r>
    </w:p>
    <w:p w14:paraId="66E5D923" w14:textId="77777777" w:rsidR="00E96528" w:rsidRPr="007E302F" w:rsidRDefault="00E96528" w:rsidP="007E302F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7E302F" w:rsidRDefault="00E84036" w:rsidP="007E302F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Acheteur</w:t>
      </w:r>
      <w:r w:rsidR="00E96528" w:rsidRPr="007E302F">
        <w:rPr>
          <w:rFonts w:ascii="Arial" w:hAnsi="Arial" w:cs="Arial"/>
          <w:b/>
          <w:sz w:val="20"/>
        </w:rPr>
        <w:t> :</w:t>
      </w:r>
    </w:p>
    <w:p w14:paraId="087D3260" w14:textId="070C7D23" w:rsidR="00E96528" w:rsidRPr="007E302F" w:rsidRDefault="00E96528" w:rsidP="007E302F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Ministère des Armées</w:t>
      </w:r>
      <w:r w:rsidR="00A76DE2" w:rsidRPr="007E302F">
        <w:rPr>
          <w:rFonts w:ascii="Arial" w:hAnsi="Arial" w:cs="Arial"/>
          <w:sz w:val="20"/>
        </w:rPr>
        <w:t xml:space="preserve"> et des Anciens combattants</w:t>
      </w:r>
    </w:p>
    <w:p w14:paraId="46023D5B" w14:textId="77777777" w:rsidR="00E96528" w:rsidRPr="007E302F" w:rsidRDefault="00E96528" w:rsidP="007E302F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7E302F" w:rsidRDefault="00E642EF" w:rsidP="007E302F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Représentant d</w:t>
      </w:r>
      <w:r w:rsidR="00E84036" w:rsidRPr="007E302F">
        <w:rPr>
          <w:rFonts w:ascii="Arial" w:hAnsi="Arial" w:cs="Arial"/>
          <w:b/>
          <w:sz w:val="20"/>
        </w:rPr>
        <w:t>e l’acheteur</w:t>
      </w:r>
      <w:r w:rsidRPr="007E302F">
        <w:rPr>
          <w:rFonts w:ascii="Arial" w:hAnsi="Arial" w:cs="Arial"/>
          <w:b/>
          <w:sz w:val="20"/>
        </w:rPr>
        <w:t> :</w:t>
      </w:r>
    </w:p>
    <w:p w14:paraId="0140F9EA" w14:textId="3D2D3479" w:rsidR="00E96528" w:rsidRPr="007E302F" w:rsidRDefault="00E96528" w:rsidP="007E302F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 xml:space="preserve">Service Infrastructure de la Défense </w:t>
      </w:r>
      <w:r w:rsidR="008B41D1" w:rsidRPr="007E302F">
        <w:rPr>
          <w:rFonts w:ascii="Arial" w:hAnsi="Arial" w:cs="Arial"/>
          <w:sz w:val="20"/>
        </w:rPr>
        <w:t>Atlantique (</w:t>
      </w:r>
      <w:r w:rsidRPr="007E302F">
        <w:rPr>
          <w:rFonts w:ascii="Arial" w:hAnsi="Arial" w:cs="Arial"/>
          <w:sz w:val="20"/>
        </w:rPr>
        <w:t xml:space="preserve">SID </w:t>
      </w:r>
      <w:r w:rsidR="008B41D1" w:rsidRPr="007E302F">
        <w:rPr>
          <w:rFonts w:ascii="Arial" w:hAnsi="Arial" w:cs="Arial"/>
          <w:sz w:val="20"/>
        </w:rPr>
        <w:t>ALT</w:t>
      </w:r>
      <w:r w:rsidRPr="007E302F">
        <w:rPr>
          <w:rFonts w:ascii="Arial" w:hAnsi="Arial" w:cs="Arial"/>
          <w:sz w:val="20"/>
        </w:rPr>
        <w:t>)</w:t>
      </w:r>
    </w:p>
    <w:p w14:paraId="080FE7F6" w14:textId="0D9D9135" w:rsidR="00E96528" w:rsidRPr="007E302F" w:rsidRDefault="00E96528" w:rsidP="007E302F">
      <w:pPr>
        <w:tabs>
          <w:tab w:val="left" w:pos="5320"/>
        </w:tabs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7E302F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7E302F" w:rsidRDefault="00E96528" w:rsidP="007E302F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7E302F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7E302F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7E302F" w:rsidRDefault="00E96528" w:rsidP="007E302F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7E302F" w:rsidRDefault="00E96528" w:rsidP="007E302F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7E302F" w:rsidRDefault="008D1C86" w:rsidP="007E302F">
      <w:pPr>
        <w:ind w:left="-284"/>
        <w:rPr>
          <w:rFonts w:ascii="Arial" w:hAnsi="Arial" w:cs="Arial"/>
          <w:b/>
          <w:bCs/>
          <w:sz w:val="20"/>
        </w:rPr>
      </w:pPr>
      <w:r w:rsidRPr="007E302F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7E302F" w:rsidRDefault="008D1C86" w:rsidP="007E302F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0F64A0E4" w:rsidR="00327E28" w:rsidRPr="007E302F" w:rsidRDefault="00327E28" w:rsidP="007E302F">
      <w:pPr>
        <w:ind w:left="-284"/>
        <w:rPr>
          <w:rFonts w:ascii="Arial" w:hAnsi="Arial" w:cs="Arial"/>
          <w:b/>
          <w:bCs/>
          <w:sz w:val="20"/>
        </w:rPr>
      </w:pPr>
      <w:r w:rsidRPr="007E302F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7E302F" w:rsidRDefault="000155F4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7E302F">
        <w:rPr>
          <w:rFonts w:ascii="Arial" w:hAnsi="Arial" w:cs="Arial"/>
          <w:b/>
          <w:sz w:val="20"/>
          <w:lang w:eastAsia="zh-CN"/>
        </w:rPr>
        <w:t>DU MARCHE PUBLIC</w:t>
      </w:r>
    </w:p>
    <w:p w14:paraId="6D6A98E3" w14:textId="77777777" w:rsidR="007E302F" w:rsidRDefault="007E302F" w:rsidP="007E302F">
      <w:pPr>
        <w:pStyle w:val="Corpsdetexte"/>
        <w:spacing w:after="0"/>
        <w:jc w:val="both"/>
        <w:rPr>
          <w:rFonts w:ascii="Arial" w:hAnsi="Arial" w:cs="Arial"/>
          <w:b w:val="0"/>
          <w:sz w:val="20"/>
        </w:rPr>
      </w:pPr>
    </w:p>
    <w:p w14:paraId="33B0DA10" w14:textId="5F009CE6" w:rsidR="000155F4" w:rsidRDefault="000155F4" w:rsidP="007E302F">
      <w:pPr>
        <w:pStyle w:val="Corpsdetexte"/>
        <w:spacing w:after="0"/>
        <w:jc w:val="both"/>
        <w:rPr>
          <w:rFonts w:ascii="Arial" w:hAnsi="Arial" w:cs="Arial"/>
          <w:b w:val="0"/>
          <w:sz w:val="20"/>
        </w:rPr>
      </w:pPr>
      <w:r w:rsidRPr="007E302F">
        <w:rPr>
          <w:rFonts w:ascii="Arial" w:hAnsi="Arial" w:cs="Arial"/>
          <w:b w:val="0"/>
          <w:sz w:val="20"/>
        </w:rPr>
        <w:t>Cet Acte d’Engagement correspond </w:t>
      </w:r>
      <w:r w:rsidR="00F46FF9" w:rsidRPr="007E302F">
        <w:rPr>
          <w:rFonts w:ascii="Arial" w:hAnsi="Arial" w:cs="Arial"/>
          <w:b w:val="0"/>
          <w:sz w:val="20"/>
        </w:rPr>
        <w:t>à une mission d’AMOE Etude et contrôle structure pour l’opération « Adaptation de la nef lourde et du magasin climatisé du bâtiment G2D-0496 aux besoins du SLM Brest sur la Base Navale de Brest (29) ».</w:t>
      </w:r>
    </w:p>
    <w:p w14:paraId="35901825" w14:textId="77777777" w:rsidR="007E302F" w:rsidRPr="007E302F" w:rsidRDefault="007E302F" w:rsidP="007E302F">
      <w:pPr>
        <w:pStyle w:val="Corpsdetexte"/>
        <w:spacing w:after="0"/>
        <w:jc w:val="both"/>
        <w:rPr>
          <w:rFonts w:ascii="Arial" w:hAnsi="Arial" w:cs="Arial"/>
          <w:b w:val="0"/>
          <w:i/>
          <w:sz w:val="20"/>
        </w:rPr>
      </w:pPr>
    </w:p>
    <w:p w14:paraId="3B7D5C70" w14:textId="0CF54387" w:rsidR="00697C00" w:rsidRPr="007E302F" w:rsidRDefault="004D6224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ENGAGEMENT DU TITULAIRE</w:t>
      </w:r>
    </w:p>
    <w:p w14:paraId="65F4571C" w14:textId="77777777" w:rsidR="007E302F" w:rsidRDefault="007E302F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0A728210" w:rsidR="00F94CBA" w:rsidRPr="007E302F" w:rsidRDefault="00F94CBA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31F7A26E" w14:textId="77777777" w:rsidR="00463AD1" w:rsidRDefault="00463AD1" w:rsidP="007E302F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1B25103E" w:rsidR="00FC1225" w:rsidRDefault="00FC1225" w:rsidP="007E302F">
      <w:pPr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Par dérogation à </w:t>
      </w:r>
      <w:r w:rsidRPr="007E302F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7E302F">
        <w:rPr>
          <w:rFonts w:ascii="Arial" w:hAnsi="Arial" w:cs="Arial"/>
          <w:color w:val="0070C0"/>
          <w:sz w:val="20"/>
          <w:lang w:eastAsia="zh-CN"/>
        </w:rPr>
        <w:t>.1</w:t>
      </w:r>
      <w:r w:rsidRPr="007E302F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7E302F">
        <w:rPr>
          <w:rFonts w:ascii="Arial" w:hAnsi="Arial" w:cs="Arial"/>
          <w:color w:val="0070C0"/>
          <w:sz w:val="20"/>
          <w:lang w:eastAsia="zh-CN"/>
        </w:rPr>
        <w:t>PI</w:t>
      </w:r>
      <w:r w:rsidRPr="007E302F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77ECD1AB" w14:textId="77777777" w:rsidR="00463AD1" w:rsidRPr="007E302F" w:rsidRDefault="00463AD1" w:rsidP="007E302F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7E302F" w:rsidRDefault="009B2F53" w:rsidP="007E302F">
      <w:pPr>
        <w:jc w:val="both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0B69623F" w14:textId="77777777" w:rsidR="00463AD1" w:rsidRDefault="00463AD1" w:rsidP="007E302F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0BDF2A60" w:rsidR="00006FED" w:rsidRPr="007E302F" w:rsidRDefault="00006FED" w:rsidP="007E302F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7E302F">
        <w:rPr>
          <w:rFonts w:ascii="Arial" w:hAnsi="Arial" w:cs="Arial"/>
          <w:color w:val="000000"/>
          <w:sz w:val="20"/>
          <w:u w:val="single"/>
        </w:rPr>
        <w:t>Pièces particulières</w:t>
      </w:r>
      <w:r w:rsidRPr="007E302F">
        <w:rPr>
          <w:rFonts w:ascii="Arial" w:hAnsi="Arial" w:cs="Arial"/>
          <w:color w:val="000000"/>
          <w:sz w:val="20"/>
        </w:rPr>
        <w:t xml:space="preserve"> :</w:t>
      </w:r>
    </w:p>
    <w:p w14:paraId="6A8E8EEE" w14:textId="2E2CCC84" w:rsidR="00E07049" w:rsidRPr="007E302F" w:rsidRDefault="00FC1225" w:rsidP="007E302F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L’Acte d’</w:t>
      </w:r>
      <w:r w:rsidR="0056472D" w:rsidRPr="007E302F">
        <w:rPr>
          <w:rFonts w:ascii="Arial" w:hAnsi="Arial" w:cs="Arial"/>
          <w:sz w:val="20"/>
        </w:rPr>
        <w:t>E</w:t>
      </w:r>
      <w:r w:rsidRPr="007E302F">
        <w:rPr>
          <w:rFonts w:ascii="Arial" w:hAnsi="Arial" w:cs="Arial"/>
          <w:sz w:val="20"/>
        </w:rPr>
        <w:t xml:space="preserve">ngagement </w:t>
      </w:r>
      <w:r w:rsidR="0056472D" w:rsidRPr="007E302F">
        <w:rPr>
          <w:rFonts w:ascii="Arial" w:hAnsi="Arial" w:cs="Arial"/>
          <w:sz w:val="20"/>
        </w:rPr>
        <w:t xml:space="preserve">(AE) </w:t>
      </w:r>
      <w:r w:rsidRPr="007E302F">
        <w:rPr>
          <w:rFonts w:ascii="Arial" w:hAnsi="Arial" w:cs="Arial"/>
          <w:sz w:val="20"/>
        </w:rPr>
        <w:t>et ses annexes</w:t>
      </w:r>
      <w:r w:rsidR="00EE6124" w:rsidRPr="007E302F">
        <w:rPr>
          <w:rFonts w:ascii="Arial" w:hAnsi="Arial" w:cs="Arial"/>
          <w:sz w:val="20"/>
        </w:rPr>
        <w:t xml:space="preserve"> </w:t>
      </w:r>
      <w:r w:rsidR="003B51DD" w:rsidRPr="007E302F">
        <w:rPr>
          <w:rFonts w:ascii="Arial" w:hAnsi="Arial" w:cs="Arial"/>
          <w:sz w:val="20"/>
        </w:rPr>
        <w:t>:</w:t>
      </w:r>
      <w:r w:rsidR="00E07049" w:rsidRPr="007E302F">
        <w:rPr>
          <w:rFonts w:ascii="Arial" w:hAnsi="Arial" w:cs="Arial"/>
          <w:sz w:val="20"/>
        </w:rPr>
        <w:t xml:space="preserve"> </w:t>
      </w:r>
    </w:p>
    <w:p w14:paraId="661BAD6C" w14:textId="58E570EE" w:rsidR="00240022" w:rsidRPr="00463AD1" w:rsidRDefault="00240022" w:rsidP="007E302F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sz w:val="20"/>
        </w:rPr>
      </w:pPr>
      <w:r w:rsidRPr="00463AD1">
        <w:rPr>
          <w:rFonts w:ascii="Arial" w:hAnsi="Arial" w:cs="Arial"/>
          <w:sz w:val="20"/>
        </w:rPr>
        <w:t>Relevé d’Identité Bancaire</w:t>
      </w:r>
    </w:p>
    <w:p w14:paraId="752A3160" w14:textId="2A3FAAF9" w:rsidR="00463AD1" w:rsidRPr="00463AD1" w:rsidRDefault="00463AD1" w:rsidP="007E302F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sz w:val="20"/>
        </w:rPr>
      </w:pPr>
      <w:r w:rsidRPr="00463AD1">
        <w:rPr>
          <w:rFonts w:ascii="Arial" w:hAnsi="Arial" w:cs="Arial"/>
          <w:iCs/>
          <w:sz w:val="20"/>
        </w:rPr>
        <w:t>Responsable physiquement de la mission</w:t>
      </w:r>
    </w:p>
    <w:p w14:paraId="72A482AB" w14:textId="7F360E78" w:rsidR="00EE6124" w:rsidRPr="007E302F" w:rsidRDefault="00EE6124" w:rsidP="007E302F">
      <w:pPr>
        <w:pStyle w:val="Paragraphedeliste"/>
        <w:numPr>
          <w:ilvl w:val="0"/>
          <w:numId w:val="16"/>
        </w:numPr>
        <w:ind w:left="1560"/>
        <w:jc w:val="both"/>
        <w:rPr>
          <w:rFonts w:ascii="Arial" w:hAnsi="Arial" w:cs="Arial"/>
          <w:iCs/>
          <w:sz w:val="20"/>
        </w:rPr>
      </w:pPr>
      <w:r w:rsidRPr="007E302F">
        <w:rPr>
          <w:rFonts w:ascii="Arial" w:hAnsi="Arial" w:cs="Arial"/>
          <w:iCs/>
          <w:sz w:val="20"/>
        </w:rPr>
        <w:t>Annexe financière</w:t>
      </w:r>
    </w:p>
    <w:p w14:paraId="486A4220" w14:textId="1867CBDC" w:rsidR="008A376F" w:rsidRPr="007E302F" w:rsidRDefault="003B51DD" w:rsidP="007E302F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 xml:space="preserve">Les </w:t>
      </w:r>
      <w:r w:rsidR="008A376F" w:rsidRPr="007E302F">
        <w:rPr>
          <w:rFonts w:ascii="Arial" w:hAnsi="Arial" w:cs="Arial"/>
          <w:sz w:val="20"/>
        </w:rPr>
        <w:t>C</w:t>
      </w:r>
      <w:r w:rsidR="00684EDF" w:rsidRPr="007E302F">
        <w:rPr>
          <w:rFonts w:ascii="Arial" w:hAnsi="Arial" w:cs="Arial"/>
          <w:sz w:val="20"/>
        </w:rPr>
        <w:t>onditions Générales d’Achat</w:t>
      </w:r>
      <w:r w:rsidR="00E96528" w:rsidRPr="007E302F">
        <w:rPr>
          <w:rFonts w:ascii="Arial" w:hAnsi="Arial" w:cs="Arial"/>
          <w:sz w:val="20"/>
        </w:rPr>
        <w:t>s</w:t>
      </w:r>
      <w:r w:rsidR="00684EDF" w:rsidRPr="007E302F">
        <w:rPr>
          <w:rFonts w:ascii="Arial" w:hAnsi="Arial" w:cs="Arial"/>
          <w:sz w:val="20"/>
        </w:rPr>
        <w:t xml:space="preserve"> (CGA</w:t>
      </w:r>
      <w:r w:rsidR="00C6638F" w:rsidRPr="007E302F">
        <w:rPr>
          <w:rFonts w:ascii="Arial" w:hAnsi="Arial" w:cs="Arial"/>
          <w:sz w:val="20"/>
        </w:rPr>
        <w:t>chat</w:t>
      </w:r>
      <w:r w:rsidR="001B1C00" w:rsidRPr="007E302F">
        <w:rPr>
          <w:rFonts w:ascii="Arial" w:hAnsi="Arial" w:cs="Arial"/>
          <w:sz w:val="20"/>
        </w:rPr>
        <w:t>s</w:t>
      </w:r>
      <w:r w:rsidR="00684EDF" w:rsidRPr="007E302F">
        <w:rPr>
          <w:rFonts w:ascii="Arial" w:hAnsi="Arial" w:cs="Arial"/>
          <w:sz w:val="20"/>
        </w:rPr>
        <w:t>)</w:t>
      </w:r>
      <w:r w:rsidRPr="007E302F">
        <w:rPr>
          <w:rFonts w:ascii="Arial" w:hAnsi="Arial" w:cs="Arial"/>
          <w:sz w:val="20"/>
        </w:rPr>
        <w:t xml:space="preserve"> annexées à l’AE</w:t>
      </w:r>
      <w:r w:rsidR="00684EDF" w:rsidRPr="007E302F">
        <w:rPr>
          <w:rFonts w:ascii="Arial" w:hAnsi="Arial" w:cs="Arial"/>
          <w:sz w:val="20"/>
        </w:rPr>
        <w:t xml:space="preserve"> </w:t>
      </w:r>
      <w:r w:rsidR="0056472D" w:rsidRPr="007E302F">
        <w:rPr>
          <w:rFonts w:ascii="Arial" w:hAnsi="Arial" w:cs="Arial"/>
          <w:sz w:val="20"/>
        </w:rPr>
        <w:t xml:space="preserve">et </w:t>
      </w:r>
      <w:r w:rsidR="00FC1225" w:rsidRPr="007E302F">
        <w:rPr>
          <w:rFonts w:ascii="Arial" w:hAnsi="Arial" w:cs="Arial"/>
          <w:sz w:val="20"/>
        </w:rPr>
        <w:t xml:space="preserve">applicables aux marchés de </w:t>
      </w:r>
      <w:r w:rsidR="008F2848" w:rsidRPr="007E302F">
        <w:rPr>
          <w:rFonts w:ascii="Arial" w:hAnsi="Arial" w:cs="Arial"/>
          <w:sz w:val="20"/>
        </w:rPr>
        <w:t xml:space="preserve">Prestations Intellectuelles (PI). </w:t>
      </w:r>
    </w:p>
    <w:p w14:paraId="3556B92B" w14:textId="4FD72E30" w:rsidR="00390BD9" w:rsidRPr="007E302F" w:rsidRDefault="00390BD9" w:rsidP="007E302F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7E302F">
        <w:rPr>
          <w:rFonts w:ascii="Arial" w:hAnsi="Arial" w:cs="Arial"/>
          <w:iCs/>
          <w:sz w:val="20"/>
        </w:rPr>
        <w:t>Le cahier des clauses particulières (CCP) ou tout autre document qui en tient lieu et ses éventuelles annexes</w:t>
      </w:r>
    </w:p>
    <w:p w14:paraId="041FA8F4" w14:textId="77777777" w:rsidR="00463AD1" w:rsidRDefault="00463AD1" w:rsidP="007E302F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4112AA65" w:rsidR="00006FED" w:rsidRPr="007E302F" w:rsidRDefault="00006FED" w:rsidP="007E302F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7E302F">
        <w:rPr>
          <w:rFonts w:ascii="Arial" w:hAnsi="Arial" w:cs="Arial"/>
          <w:color w:val="000000"/>
          <w:sz w:val="20"/>
          <w:u w:val="single"/>
        </w:rPr>
        <w:t>Pièces générales</w:t>
      </w:r>
      <w:r w:rsidRPr="007E302F">
        <w:rPr>
          <w:rFonts w:ascii="Arial" w:hAnsi="Arial" w:cs="Arial"/>
          <w:color w:val="000000"/>
          <w:sz w:val="20"/>
        </w:rPr>
        <w:t xml:space="preserve"> :</w:t>
      </w:r>
    </w:p>
    <w:p w14:paraId="7FB677F4" w14:textId="24456893" w:rsidR="002A2D77" w:rsidRPr="007E302F" w:rsidRDefault="002A2D77" w:rsidP="007E302F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7E302F">
        <w:rPr>
          <w:rFonts w:ascii="Arial" w:hAnsi="Arial" w:cs="Arial"/>
          <w:iCs/>
          <w:sz w:val="20"/>
        </w:rPr>
        <w:t xml:space="preserve">CCAG </w:t>
      </w:r>
      <w:r w:rsidR="00931751" w:rsidRPr="007E302F">
        <w:rPr>
          <w:rFonts w:ascii="Arial" w:hAnsi="Arial" w:cs="Arial"/>
          <w:iCs/>
          <w:sz w:val="20"/>
        </w:rPr>
        <w:t>Prestations intellectuelles</w:t>
      </w:r>
      <w:r w:rsidR="00C35BEB" w:rsidRPr="007E302F">
        <w:rPr>
          <w:rFonts w:ascii="Arial" w:hAnsi="Arial" w:cs="Arial"/>
          <w:iCs/>
          <w:sz w:val="20"/>
        </w:rPr>
        <w:t xml:space="preserve"> </w:t>
      </w:r>
      <w:r w:rsidR="00F94CBA" w:rsidRPr="007E302F">
        <w:rPr>
          <w:rFonts w:ascii="Arial" w:hAnsi="Arial" w:cs="Arial"/>
          <w:iCs/>
          <w:sz w:val="20"/>
        </w:rPr>
        <w:t>(approuvé par arrêté du 30 mars 2021)</w:t>
      </w:r>
      <w:r w:rsidR="000F7FA0" w:rsidRPr="007E302F">
        <w:rPr>
          <w:rFonts w:ascii="Arial" w:hAnsi="Arial" w:cs="Arial"/>
          <w:iCs/>
          <w:sz w:val="20"/>
        </w:rPr>
        <w:t>,</w:t>
      </w:r>
    </w:p>
    <w:p w14:paraId="6F6C7833" w14:textId="03C979B5" w:rsidR="000F7FA0" w:rsidRPr="007E302F" w:rsidRDefault="00BB7E95" w:rsidP="007E302F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7E302F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7E302F">
        <w:rPr>
          <w:rFonts w:cs="Arial"/>
          <w:iCs/>
        </w:rPr>
        <w:t xml:space="preserve"> dans un organisme du ministère, </w:t>
      </w:r>
    </w:p>
    <w:p w14:paraId="1A369A23" w14:textId="0CEEAB6F" w:rsidR="00BB7E95" w:rsidRPr="007E302F" w:rsidRDefault="00DF4A93" w:rsidP="007E302F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7E302F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61A391BA" w14:textId="77777777" w:rsidR="00463AD1" w:rsidRDefault="00463AD1" w:rsidP="007E302F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48FB110E" w:rsidR="002A2D77" w:rsidRDefault="002A2D77" w:rsidP="007E302F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et conformément à leurs claus</w:t>
      </w:r>
      <w:r w:rsidR="005D0B2F" w:rsidRPr="007E302F">
        <w:rPr>
          <w:rFonts w:ascii="Arial" w:hAnsi="Arial" w:cs="Arial"/>
          <w:b/>
          <w:sz w:val="20"/>
        </w:rPr>
        <w:t>es,</w:t>
      </w:r>
    </w:p>
    <w:p w14:paraId="62CA1FEC" w14:textId="77777777" w:rsidR="00463AD1" w:rsidRPr="007E302F" w:rsidRDefault="00463AD1" w:rsidP="007E302F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2217DA83" w14:textId="77777777" w:rsidR="00F46FF9" w:rsidRPr="007E302F" w:rsidRDefault="00F46FF9" w:rsidP="007E302F">
      <w:pPr>
        <w:widowControl w:val="0"/>
        <w:tabs>
          <w:tab w:val="left" w:pos="851"/>
        </w:tabs>
        <w:jc w:val="both"/>
        <w:rPr>
          <w:rFonts w:ascii="Arial" w:hAnsi="Arial" w:cs="Arial"/>
          <w:iCs/>
          <w:color w:val="0070C0"/>
          <w:sz w:val="20"/>
        </w:rPr>
      </w:pPr>
      <w:r w:rsidRPr="007E302F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Pr="007E302F">
        <w:rPr>
          <w:rFonts w:ascii="Arial" w:hAnsi="Arial" w:cs="Arial"/>
          <w:b/>
          <w:sz w:val="20"/>
          <w:lang w:eastAsia="zh-CN"/>
        </w:rPr>
      </w:r>
      <w:r w:rsidRPr="007E302F">
        <w:rPr>
          <w:rFonts w:ascii="Arial" w:hAnsi="Arial" w:cs="Arial"/>
          <w:b/>
          <w:sz w:val="20"/>
          <w:lang w:eastAsia="zh-CN"/>
        </w:rPr>
        <w:fldChar w:fldCharType="separate"/>
      </w:r>
      <w:r w:rsidRPr="007E302F">
        <w:rPr>
          <w:rFonts w:ascii="Arial" w:hAnsi="Arial" w:cs="Arial"/>
          <w:b/>
          <w:sz w:val="20"/>
          <w:lang w:eastAsia="zh-CN"/>
        </w:rPr>
        <w:fldChar w:fldCharType="end"/>
      </w:r>
      <w:r w:rsidRPr="007E302F">
        <w:rPr>
          <w:rFonts w:ascii="Arial" w:hAnsi="Arial" w:cs="Arial"/>
          <w:b/>
          <w:sz w:val="20"/>
          <w:lang w:eastAsia="zh-CN"/>
        </w:rPr>
        <w:t xml:space="preserve"> </w:t>
      </w:r>
      <w:r w:rsidRPr="007E302F">
        <w:rPr>
          <w:rFonts w:ascii="Arial" w:hAnsi="Arial" w:cs="Arial"/>
          <w:b/>
          <w:sz w:val="20"/>
          <w:u w:val="single"/>
          <w:lang w:eastAsia="zh-CN"/>
        </w:rPr>
        <w:t>le signataire </w:t>
      </w:r>
      <w:r w:rsidRPr="007E302F">
        <w:rPr>
          <w:rFonts w:ascii="Arial" w:hAnsi="Arial" w:cs="Arial"/>
          <w:iCs/>
          <w:color w:val="0070C0"/>
          <w:sz w:val="20"/>
        </w:rPr>
        <w:t xml:space="preserve">: </w:t>
      </w:r>
    </w:p>
    <w:p w14:paraId="0826863F" w14:textId="77777777" w:rsidR="00F46FF9" w:rsidRPr="007E302F" w:rsidRDefault="00F46FF9" w:rsidP="007E302F">
      <w:pPr>
        <w:widowControl w:val="0"/>
        <w:tabs>
          <w:tab w:val="left" w:pos="851"/>
        </w:tabs>
        <w:jc w:val="both"/>
        <w:rPr>
          <w:rFonts w:ascii="Arial" w:hAnsi="Arial" w:cs="Arial"/>
          <w:iCs/>
          <w:color w:val="0070C0"/>
          <w:sz w:val="20"/>
        </w:rPr>
      </w:pPr>
    </w:p>
    <w:p w14:paraId="48F8CA45" w14:textId="77777777" w:rsidR="00F46FF9" w:rsidRPr="007E302F" w:rsidRDefault="00F46FF9" w:rsidP="007E302F">
      <w:pPr>
        <w:widowControl w:val="0"/>
        <w:tabs>
          <w:tab w:val="left" w:pos="851"/>
        </w:tabs>
        <w:ind w:left="425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Pr="007E302F">
        <w:rPr>
          <w:rFonts w:ascii="Arial" w:hAnsi="Arial" w:cs="Arial"/>
          <w:sz w:val="20"/>
          <w:lang w:eastAsia="zh-CN"/>
        </w:rPr>
      </w:r>
      <w:r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 xml:space="preserve"> s’engage, sur la base de son offre et pour son propre compte</w:t>
      </w:r>
    </w:p>
    <w:p w14:paraId="0B74996D" w14:textId="77777777" w:rsidR="00F46FF9" w:rsidRPr="007E302F" w:rsidRDefault="00F46FF9" w:rsidP="007E302F">
      <w:pPr>
        <w:widowControl w:val="0"/>
        <w:tabs>
          <w:tab w:val="left" w:pos="851"/>
        </w:tabs>
        <w:ind w:left="425"/>
        <w:jc w:val="both"/>
        <w:rPr>
          <w:rFonts w:ascii="Arial" w:hAnsi="Arial" w:cs="Arial"/>
          <w:i/>
          <w:sz w:val="20"/>
          <w:lang w:eastAsia="zh-CN"/>
        </w:rPr>
      </w:pPr>
    </w:p>
    <w:p w14:paraId="132EB4B4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Nom commercial du candidat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1D72986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Dénomination sociale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6609BC6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de l’établissement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344C736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du siège social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09B29A6" w14:textId="77777777" w:rsidR="00F46FF9" w:rsidRPr="007E302F" w:rsidRDefault="00F46FF9" w:rsidP="007E302F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B99A6A4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électronique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09A9342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de téléphone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5100EDC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3416FD7E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SIRET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1079001" w14:textId="77777777" w:rsidR="00F46FF9" w:rsidRPr="007E302F" w:rsidRDefault="00F46FF9" w:rsidP="007E302F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4A2C7045" w14:textId="77777777" w:rsidR="00F46FF9" w:rsidRPr="007E302F" w:rsidRDefault="00F46FF9" w:rsidP="007E302F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Pr="007E302F">
        <w:rPr>
          <w:rFonts w:ascii="Arial" w:hAnsi="Arial" w:cs="Arial"/>
          <w:sz w:val="20"/>
          <w:lang w:eastAsia="zh-CN"/>
        </w:rPr>
      </w:r>
      <w:r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 xml:space="preserve"> engage la société </w:t>
      </w:r>
      <w:r w:rsidRPr="007E302F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7E302F">
        <w:rPr>
          <w:rFonts w:ascii="Arial" w:hAnsi="Arial" w:cs="Arial"/>
          <w:sz w:val="20"/>
          <w:lang w:eastAsia="zh-CN"/>
        </w:rPr>
        <w:t xml:space="preserve"> sur la base de son offre</w:t>
      </w:r>
    </w:p>
    <w:p w14:paraId="25DBF54A" w14:textId="77777777" w:rsidR="00F46FF9" w:rsidRPr="007E302F" w:rsidRDefault="00F46FF9" w:rsidP="007E302F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i/>
          <w:sz w:val="20"/>
          <w:lang w:eastAsia="zh-CN"/>
        </w:rPr>
      </w:pPr>
    </w:p>
    <w:p w14:paraId="025DD2C8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Nom commercial du candidat 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46BED4A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Dénomination sociale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B7B174A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de l’établissement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C392F79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du siège social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8DF1AA3" w14:textId="77777777" w:rsidR="00F46FF9" w:rsidRPr="007E302F" w:rsidRDefault="00F46FF9" w:rsidP="007E302F">
      <w:pPr>
        <w:widowControl w:val="0"/>
        <w:tabs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420DA559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électronique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08D21C6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de téléphone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155659F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2428638C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SIRET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C7FC315" w14:textId="77777777" w:rsidR="00F46FF9" w:rsidRPr="007E302F" w:rsidRDefault="00F46FF9" w:rsidP="007E302F">
      <w:pPr>
        <w:widowControl w:val="0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br w:type="page"/>
      </w:r>
    </w:p>
    <w:p w14:paraId="0C6BD293" w14:textId="77777777" w:rsidR="00F46FF9" w:rsidRPr="007E302F" w:rsidRDefault="00F46FF9" w:rsidP="007E302F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</w:p>
    <w:p w14:paraId="1F7A11FE" w14:textId="77777777" w:rsidR="00F46FF9" w:rsidRPr="007E302F" w:rsidRDefault="00F46FF9" w:rsidP="007E302F">
      <w:pPr>
        <w:pStyle w:val="Paragraphedeliste"/>
        <w:widowControl w:val="0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Pr="007E302F">
        <w:rPr>
          <w:rFonts w:ascii="Arial" w:hAnsi="Arial" w:cs="Arial"/>
          <w:b/>
          <w:sz w:val="20"/>
          <w:lang w:eastAsia="zh-CN"/>
        </w:rPr>
      </w:r>
      <w:r w:rsidRPr="007E302F">
        <w:rPr>
          <w:rFonts w:ascii="Arial" w:hAnsi="Arial" w:cs="Arial"/>
          <w:b/>
          <w:sz w:val="20"/>
          <w:lang w:eastAsia="zh-CN"/>
        </w:rPr>
        <w:fldChar w:fldCharType="separate"/>
      </w:r>
      <w:r w:rsidRPr="007E302F">
        <w:rPr>
          <w:rFonts w:ascii="Arial" w:hAnsi="Arial" w:cs="Arial"/>
          <w:b/>
          <w:sz w:val="20"/>
          <w:lang w:eastAsia="zh-CN"/>
        </w:rPr>
        <w:fldChar w:fldCharType="end"/>
      </w:r>
      <w:r w:rsidRPr="007E302F">
        <w:rPr>
          <w:rFonts w:ascii="Arial" w:hAnsi="Arial" w:cs="Arial"/>
          <w:b/>
          <w:sz w:val="20"/>
          <w:lang w:eastAsia="zh-CN"/>
        </w:rPr>
        <w:t xml:space="preserve"> </w:t>
      </w:r>
      <w:r w:rsidRPr="007E302F">
        <w:rPr>
          <w:rFonts w:ascii="Arial" w:hAnsi="Arial" w:cs="Arial"/>
          <w:b/>
          <w:sz w:val="20"/>
          <w:u w:val="single"/>
          <w:lang w:eastAsia="zh-CN"/>
        </w:rPr>
        <w:t>l’ensemble des membres du groupement</w:t>
      </w:r>
      <w:r w:rsidRPr="007E302F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291106C8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0D3DE167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u w:val="single"/>
          <w:lang w:eastAsia="zh-CN"/>
        </w:rPr>
        <w:t>1</w:t>
      </w:r>
      <w:r w:rsidRPr="007E302F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7E302F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7E302F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7E302F">
        <w:rPr>
          <w:rFonts w:ascii="Arial" w:hAnsi="Arial" w:cs="Arial"/>
          <w:sz w:val="20"/>
          <w:u w:val="single"/>
          <w:lang w:eastAsia="zh-CN"/>
        </w:rPr>
        <w:t xml:space="preserve"> du groupement</w:t>
      </w:r>
    </w:p>
    <w:p w14:paraId="19FCEF7B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177C0AF7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Nom commercial du candidat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CBD71F0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Dénomination sociale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AC8AD3F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Adresse de l’établissement   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FAB3868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du siège social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69FC48C" w14:textId="77777777" w:rsidR="00F46FF9" w:rsidRPr="007E302F" w:rsidRDefault="00F46FF9" w:rsidP="007E302F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7A4415BC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électronique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02B633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de téléphone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148165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2DB4C261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SIRET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A91D00B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16E6FE14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u w:val="single"/>
          <w:lang w:eastAsia="zh-CN"/>
        </w:rPr>
        <w:t>2</w:t>
      </w:r>
      <w:r w:rsidRPr="007E302F">
        <w:rPr>
          <w:rFonts w:ascii="Arial" w:hAnsi="Arial" w:cs="Arial"/>
          <w:sz w:val="20"/>
          <w:u w:val="single"/>
          <w:vertAlign w:val="superscript"/>
          <w:lang w:eastAsia="zh-CN"/>
        </w:rPr>
        <w:t>ème</w:t>
      </w:r>
      <w:r w:rsidRPr="007E302F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7E302F">
        <w:rPr>
          <w:rFonts w:ascii="Arial" w:hAnsi="Arial" w:cs="Arial"/>
          <w:sz w:val="20"/>
          <w:lang w:eastAsia="zh-CN"/>
        </w:rPr>
        <w:t> </w:t>
      </w:r>
    </w:p>
    <w:p w14:paraId="36AE1511" w14:textId="77777777" w:rsidR="00F46FF9" w:rsidRPr="007E302F" w:rsidRDefault="00F46FF9" w:rsidP="007E302F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4F6AF1CF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Nom commercial du candidat 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4CB7AB9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Dénomination sociale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D2FF3F6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de l’établissement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3AED54B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du siège social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398F89" w14:textId="77777777" w:rsidR="00F46FF9" w:rsidRPr="007E302F" w:rsidRDefault="00F46FF9" w:rsidP="007E302F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3C446D30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Adresse électronique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1D8C00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de téléphone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090B35F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1A3DEF0C" w14:textId="77777777" w:rsidR="00F46FF9" w:rsidRPr="007E302F" w:rsidRDefault="00F46FF9" w:rsidP="007E302F">
      <w:pPr>
        <w:widowControl w:val="0"/>
        <w:numPr>
          <w:ilvl w:val="0"/>
          <w:numId w:val="17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Numéro SIRET </w:t>
      </w:r>
      <w:r w:rsidRPr="007E302F">
        <w:rPr>
          <w:rFonts w:ascii="Arial" w:hAnsi="Arial" w:cs="Arial"/>
          <w:sz w:val="20"/>
          <w:lang w:eastAsia="zh-CN"/>
        </w:rPr>
        <w:tab/>
        <w:t xml:space="preserve">  : </w:t>
      </w:r>
      <w:r w:rsidRPr="007E302F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20E33" w14:textId="3A3D348E" w:rsidR="00F67C2B" w:rsidRPr="007E302F" w:rsidRDefault="00F67C2B" w:rsidP="007E302F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7E302F" w:rsidRDefault="00B9117B" w:rsidP="007E302F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7E302F">
        <w:rPr>
          <w:rFonts w:ascii="Arial" w:hAnsi="Arial" w:cs="Arial"/>
          <w:b/>
        </w:rPr>
        <w:t>A exécuter les prestations demandées :</w:t>
      </w:r>
      <w:r w:rsidR="003D3613" w:rsidRPr="007E302F">
        <w:rPr>
          <w:rFonts w:ascii="Arial" w:hAnsi="Arial" w:cs="Arial"/>
          <w:b/>
        </w:rPr>
        <w:t xml:space="preserve"> </w:t>
      </w:r>
    </w:p>
    <w:p w14:paraId="0E06E505" w14:textId="77777777" w:rsidR="00463AD1" w:rsidRDefault="00463AD1" w:rsidP="007E302F">
      <w:pPr>
        <w:ind w:left="720" w:hanging="720"/>
        <w:rPr>
          <w:rFonts w:ascii="Arial" w:hAnsi="Arial" w:cs="Arial"/>
          <w:sz w:val="20"/>
        </w:rPr>
      </w:pPr>
    </w:p>
    <w:p w14:paraId="57C9122A" w14:textId="553F83C6" w:rsidR="00B9117B" w:rsidRDefault="009B2F53" w:rsidP="007E302F">
      <w:pPr>
        <w:ind w:left="720" w:hanging="720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 xml:space="preserve">Au prix </w:t>
      </w:r>
      <w:r w:rsidR="00CA7942" w:rsidRPr="007E302F">
        <w:rPr>
          <w:rFonts w:ascii="Arial" w:hAnsi="Arial" w:cs="Arial"/>
          <w:sz w:val="20"/>
        </w:rPr>
        <w:t xml:space="preserve">global et </w:t>
      </w:r>
      <w:r w:rsidRPr="007E302F">
        <w:rPr>
          <w:rFonts w:ascii="Arial" w:hAnsi="Arial" w:cs="Arial"/>
          <w:sz w:val="20"/>
        </w:rPr>
        <w:t>forfaitaire indiqué ci-dessous</w:t>
      </w:r>
      <w:r w:rsidR="00924357" w:rsidRPr="007E302F">
        <w:rPr>
          <w:rFonts w:ascii="Arial" w:hAnsi="Arial" w:cs="Arial"/>
          <w:sz w:val="20"/>
        </w:rPr>
        <w:t xml:space="preserve"> correspondant </w:t>
      </w:r>
      <w:r w:rsidR="00C16796" w:rsidRPr="007E302F">
        <w:rPr>
          <w:rFonts w:ascii="Arial" w:hAnsi="Arial" w:cs="Arial"/>
          <w:sz w:val="20"/>
        </w:rPr>
        <w:t>à l’annexe financière jointe :</w:t>
      </w:r>
      <w:r w:rsidRPr="007E302F">
        <w:rPr>
          <w:rFonts w:ascii="Arial" w:hAnsi="Arial" w:cs="Arial"/>
          <w:sz w:val="20"/>
        </w:rPr>
        <w:t xml:space="preserve"> </w:t>
      </w:r>
    </w:p>
    <w:p w14:paraId="00AF2491" w14:textId="77777777" w:rsidR="00463AD1" w:rsidRPr="007E302F" w:rsidRDefault="00463AD1" w:rsidP="007E302F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7E302F" w14:paraId="4043756D" w14:textId="77777777" w:rsidTr="00240022">
        <w:trPr>
          <w:trHeight w:val="283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7E302F" w:rsidRDefault="00822E86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7E302F" w:rsidRDefault="00B9117B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B2997" w:rsidRPr="007E302F" w14:paraId="054F0D5F" w14:textId="77777777" w:rsidTr="00240022">
        <w:trPr>
          <w:trHeight w:val="283"/>
          <w:jc w:val="center"/>
        </w:trPr>
        <w:tc>
          <w:tcPr>
            <w:tcW w:w="3678" w:type="dxa"/>
            <w:vAlign w:val="center"/>
          </w:tcPr>
          <w:p w14:paraId="6D18E322" w14:textId="5485F412" w:rsidR="00BB13F4" w:rsidRPr="007E302F" w:rsidRDefault="00F46FF9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Montant de TVA (taux : 20 %</w:t>
            </w:r>
            <w:r w:rsidR="00BB13F4" w:rsidRPr="007E302F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410" w:type="dxa"/>
          </w:tcPr>
          <w:p w14:paraId="6ECE8EF4" w14:textId="58005FA9" w:rsidR="00EB2997" w:rsidRPr="007E302F" w:rsidRDefault="00EB2997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9117B" w:rsidRPr="007E302F" w14:paraId="2D4BD420" w14:textId="77777777" w:rsidTr="00240022">
        <w:trPr>
          <w:trHeight w:val="283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7E302F" w:rsidRDefault="00822E86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7E302F" w:rsidRDefault="00B9117B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D40D79D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3E1C42F0" w:rsidR="00572A24" w:rsidRPr="007E302F" w:rsidRDefault="00572A24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7E302F">
        <w:rPr>
          <w:rFonts w:ascii="Arial" w:hAnsi="Arial" w:cs="Arial"/>
          <w:b/>
          <w:sz w:val="20"/>
          <w:lang w:eastAsia="zh-CN"/>
        </w:rPr>
        <w:t>–</w:t>
      </w:r>
      <w:r w:rsidRPr="007E302F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7E302F">
        <w:rPr>
          <w:rFonts w:ascii="Arial" w:hAnsi="Arial" w:cs="Arial"/>
          <w:b/>
          <w:sz w:val="20"/>
          <w:lang w:eastAsia="zh-CN"/>
        </w:rPr>
        <w:t xml:space="preserve">Prix </w:t>
      </w:r>
    </w:p>
    <w:p w14:paraId="4DD514B9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1229F070" w14:textId="5FF825F5" w:rsidR="00B90DBD" w:rsidRPr="007E302F" w:rsidRDefault="00DC0B9A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7E302F">
        <w:rPr>
          <w:rFonts w:ascii="Arial" w:hAnsi="Arial" w:cs="Arial"/>
          <w:b/>
          <w:sz w:val="20"/>
          <w:lang w:eastAsia="zh-CN"/>
        </w:rPr>
        <w:t>Forme</w:t>
      </w:r>
      <w:r w:rsidR="00884105" w:rsidRPr="007E302F">
        <w:rPr>
          <w:rFonts w:ascii="Arial" w:hAnsi="Arial" w:cs="Arial"/>
          <w:b/>
          <w:sz w:val="20"/>
          <w:lang w:eastAsia="zh-CN"/>
        </w:rPr>
        <w:t xml:space="preserve"> du prix : </w:t>
      </w:r>
      <w:r w:rsidR="00B90DBD" w:rsidRPr="007E302F">
        <w:rPr>
          <w:rFonts w:ascii="Arial" w:hAnsi="Arial" w:cs="Arial"/>
          <w:sz w:val="20"/>
        </w:rPr>
        <w:t xml:space="preserve">Prix forfaitaires </w:t>
      </w:r>
    </w:p>
    <w:p w14:paraId="15B43E85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77FE4696" w14:textId="0DABDFC5" w:rsidR="004B22AC" w:rsidRPr="007E302F" w:rsidRDefault="004B22AC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B2.</w:t>
      </w:r>
      <w:r w:rsidR="004F21E9" w:rsidRPr="007E302F">
        <w:rPr>
          <w:rFonts w:ascii="Arial" w:hAnsi="Arial" w:cs="Arial"/>
          <w:b/>
          <w:sz w:val="20"/>
          <w:lang w:eastAsia="zh-CN"/>
        </w:rPr>
        <w:t>2</w:t>
      </w:r>
      <w:r w:rsidRPr="007E302F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69C758A7" w14:textId="77777777" w:rsidR="00463AD1" w:rsidRDefault="00463AD1" w:rsidP="007E302F">
      <w:pPr>
        <w:jc w:val="both"/>
        <w:rPr>
          <w:rFonts w:ascii="Arial" w:hAnsi="Arial" w:cs="Arial"/>
          <w:b/>
          <w:sz w:val="20"/>
        </w:rPr>
      </w:pPr>
    </w:p>
    <w:p w14:paraId="7A7BC141" w14:textId="0C95CC32" w:rsidR="00F54A5A" w:rsidRPr="007E302F" w:rsidRDefault="00F54A5A" w:rsidP="007E302F">
      <w:pPr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b/>
          <w:sz w:val="20"/>
        </w:rPr>
        <w:t>L’Index/indice de référence I choisi</w:t>
      </w:r>
      <w:r w:rsidRPr="007E302F">
        <w:rPr>
          <w:rFonts w:ascii="Arial" w:hAnsi="Arial" w:cs="Arial"/>
          <w:sz w:val="20"/>
        </w:rPr>
        <w:t xml:space="preserve"> en raison de sa structure pour l</w:t>
      </w:r>
      <w:r w:rsidR="00EB2997" w:rsidRPr="007E302F">
        <w:rPr>
          <w:rFonts w:ascii="Arial" w:hAnsi="Arial" w:cs="Arial"/>
          <w:sz w:val="20"/>
        </w:rPr>
        <w:t>a variation</w:t>
      </w:r>
      <w:r w:rsidR="00240022" w:rsidRPr="007E302F">
        <w:rPr>
          <w:rFonts w:ascii="Arial" w:hAnsi="Arial" w:cs="Arial"/>
          <w:sz w:val="20"/>
        </w:rPr>
        <w:t xml:space="preserve"> des prix est </w:t>
      </w:r>
      <w:r w:rsidR="002B7321" w:rsidRPr="007E302F">
        <w:rPr>
          <w:rFonts w:ascii="Arial" w:hAnsi="Arial" w:cs="Arial"/>
          <w:sz w:val="20"/>
        </w:rPr>
        <w:t>le « </w:t>
      </w:r>
      <w:r w:rsidR="00025D39" w:rsidRPr="007E302F">
        <w:rPr>
          <w:rFonts w:ascii="Arial" w:hAnsi="Arial" w:cs="Arial"/>
          <w:b/>
          <w:sz w:val="20"/>
        </w:rPr>
        <w:t>ING-2010</w:t>
      </w:r>
      <w:r w:rsidR="002B7321" w:rsidRPr="007E302F">
        <w:rPr>
          <w:rFonts w:ascii="Arial" w:hAnsi="Arial" w:cs="Arial"/>
          <w:b/>
          <w:sz w:val="20"/>
        </w:rPr>
        <w:t> »</w:t>
      </w:r>
      <w:r w:rsidR="00025D39" w:rsidRPr="007E302F">
        <w:rPr>
          <w:rFonts w:ascii="Arial" w:hAnsi="Arial" w:cs="Arial"/>
          <w:b/>
          <w:sz w:val="20"/>
        </w:rPr>
        <w:t xml:space="preserve"> </w:t>
      </w:r>
    </w:p>
    <w:p w14:paraId="51A460A9" w14:textId="2ACF177E" w:rsidR="00400E77" w:rsidRPr="007E302F" w:rsidRDefault="004F2BC6" w:rsidP="007E302F">
      <w:pPr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Par dérogatio</w:t>
      </w:r>
      <w:r w:rsidR="00753259" w:rsidRPr="007E302F">
        <w:rPr>
          <w:rFonts w:ascii="Arial" w:hAnsi="Arial" w:cs="Arial"/>
          <w:sz w:val="20"/>
        </w:rPr>
        <w:t>n à l’article 10.1.1. du CCAG-PI</w:t>
      </w:r>
      <w:r w:rsidRPr="007E302F">
        <w:rPr>
          <w:rFonts w:ascii="Arial" w:hAnsi="Arial" w:cs="Arial"/>
          <w:sz w:val="20"/>
        </w:rPr>
        <w:t>, l</w:t>
      </w:r>
      <w:r w:rsidR="009B3C58" w:rsidRPr="007E302F">
        <w:rPr>
          <w:rFonts w:ascii="Arial" w:hAnsi="Arial" w:cs="Arial"/>
          <w:sz w:val="20"/>
        </w:rPr>
        <w:t>es prix sont révisables</w:t>
      </w:r>
      <w:r w:rsidR="002B7321" w:rsidRPr="007E302F">
        <w:rPr>
          <w:rFonts w:ascii="Arial" w:hAnsi="Arial" w:cs="Arial"/>
          <w:sz w:val="20"/>
        </w:rPr>
        <w:t>.</w:t>
      </w:r>
    </w:p>
    <w:p w14:paraId="65C505AD" w14:textId="77777777" w:rsidR="002B7321" w:rsidRPr="007E302F" w:rsidRDefault="002B7321" w:rsidP="007E302F">
      <w:pPr>
        <w:rPr>
          <w:rFonts w:ascii="Arial" w:hAnsi="Arial" w:cs="Arial"/>
          <w:sz w:val="20"/>
        </w:rPr>
      </w:pPr>
    </w:p>
    <w:p w14:paraId="6D20ED94" w14:textId="77777777" w:rsidR="00BB13F4" w:rsidRPr="007E302F" w:rsidRDefault="00BB13F4" w:rsidP="007E302F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B2.3 Mois Zéro :</w:t>
      </w:r>
    </w:p>
    <w:p w14:paraId="03105F95" w14:textId="77777777" w:rsidR="00240022" w:rsidRPr="007E302F" w:rsidRDefault="00240022" w:rsidP="007E302F">
      <w:pPr>
        <w:jc w:val="both"/>
        <w:rPr>
          <w:rFonts w:ascii="Arial" w:hAnsi="Arial" w:cs="Arial"/>
          <w:sz w:val="20"/>
        </w:rPr>
      </w:pPr>
    </w:p>
    <w:p w14:paraId="23473117" w14:textId="07BF408E" w:rsidR="00BB13F4" w:rsidRPr="007E302F" w:rsidRDefault="00BB13F4" w:rsidP="007E302F">
      <w:pPr>
        <w:jc w:val="both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sz w:val="20"/>
        </w:rPr>
        <w:t xml:space="preserve">Le mois Zéro (M0) est le suivant : </w:t>
      </w:r>
      <w:r w:rsidR="00244FFC" w:rsidRPr="007E302F">
        <w:rPr>
          <w:rFonts w:ascii="Arial" w:hAnsi="Arial" w:cs="Arial"/>
          <w:b/>
          <w:sz w:val="20"/>
        </w:rPr>
        <w:t>mars 2026</w:t>
      </w:r>
    </w:p>
    <w:p w14:paraId="59A73B6A" w14:textId="77777777" w:rsidR="00BB13F4" w:rsidRPr="007E302F" w:rsidRDefault="00BB13F4" w:rsidP="007E302F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7E302F" w:rsidRDefault="00130F3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05B4BD07" w14:textId="77777777" w:rsidR="00463AD1" w:rsidRDefault="00463AD1" w:rsidP="007E302F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597A57E" w:rsidR="00130F31" w:rsidRPr="007E302F" w:rsidRDefault="00130F31" w:rsidP="007E302F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4AA2CAEF" w14:textId="77777777" w:rsidR="00463AD1" w:rsidRDefault="00463AD1" w:rsidP="007E302F">
      <w:pPr>
        <w:ind w:left="1134"/>
        <w:rPr>
          <w:rFonts w:ascii="Arial" w:hAnsi="Arial" w:cs="Arial"/>
          <w:iCs/>
          <w:sz w:val="20"/>
        </w:rPr>
      </w:pPr>
    </w:p>
    <w:p w14:paraId="55BEFF19" w14:textId="727D43E6" w:rsidR="00130F31" w:rsidRPr="007E302F" w:rsidRDefault="00130F31" w:rsidP="007E302F">
      <w:pPr>
        <w:ind w:left="1134"/>
        <w:rPr>
          <w:rFonts w:ascii="Arial" w:hAnsi="Arial" w:cs="Arial"/>
          <w:iCs/>
          <w:sz w:val="20"/>
        </w:rPr>
      </w:pPr>
      <w:r w:rsidRPr="007E302F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7E302F">
        <w:rPr>
          <w:rFonts w:ascii="Arial" w:hAnsi="Arial" w:cs="Arial"/>
          <w:iCs/>
          <w:sz w:val="20"/>
        </w:rPr>
        <w:instrText xml:space="preserve"> FORMCHECKBOX </w:instrText>
      </w:r>
      <w:r w:rsidR="00244FFC" w:rsidRPr="007E302F">
        <w:rPr>
          <w:rFonts w:ascii="Arial" w:hAnsi="Arial" w:cs="Arial"/>
          <w:iCs/>
          <w:sz w:val="20"/>
        </w:rPr>
      </w:r>
      <w:r w:rsidR="00244FFC" w:rsidRPr="007E302F">
        <w:rPr>
          <w:rFonts w:ascii="Arial" w:hAnsi="Arial" w:cs="Arial"/>
          <w:iCs/>
          <w:sz w:val="20"/>
        </w:rPr>
        <w:fldChar w:fldCharType="separate"/>
      </w:r>
      <w:r w:rsidRPr="007E302F">
        <w:rPr>
          <w:rFonts w:ascii="Arial" w:hAnsi="Arial" w:cs="Arial"/>
          <w:iCs/>
          <w:sz w:val="20"/>
        </w:rPr>
        <w:fldChar w:fldCharType="end"/>
      </w:r>
      <w:r w:rsidRPr="007E302F">
        <w:rPr>
          <w:rFonts w:ascii="Arial" w:hAnsi="Arial" w:cs="Arial"/>
          <w:iCs/>
          <w:sz w:val="20"/>
        </w:rPr>
        <w:t xml:space="preserve"> Groupement conjoint (mandataire solidaire).</w:t>
      </w:r>
      <w:r w:rsidRPr="007E302F">
        <w:rPr>
          <w:rFonts w:ascii="Arial" w:hAnsi="Arial" w:cs="Arial"/>
          <w:iCs/>
          <w:sz w:val="20"/>
        </w:rPr>
        <w:tab/>
      </w:r>
      <w:r w:rsidRPr="007E302F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7E302F">
        <w:rPr>
          <w:rFonts w:ascii="Arial" w:hAnsi="Arial" w:cs="Arial"/>
          <w:iCs/>
          <w:sz w:val="20"/>
        </w:rPr>
        <w:instrText xml:space="preserve"> FORMCHECKBOX </w:instrText>
      </w:r>
      <w:r w:rsidR="00244FFC" w:rsidRPr="007E302F">
        <w:rPr>
          <w:rFonts w:ascii="Arial" w:hAnsi="Arial" w:cs="Arial"/>
          <w:iCs/>
          <w:sz w:val="20"/>
        </w:rPr>
      </w:r>
      <w:r w:rsidR="00244FFC" w:rsidRPr="007E302F">
        <w:rPr>
          <w:rFonts w:ascii="Arial" w:hAnsi="Arial" w:cs="Arial"/>
          <w:iCs/>
          <w:sz w:val="20"/>
        </w:rPr>
        <w:fldChar w:fldCharType="separate"/>
      </w:r>
      <w:r w:rsidRPr="007E302F">
        <w:rPr>
          <w:rFonts w:ascii="Arial" w:hAnsi="Arial" w:cs="Arial"/>
          <w:iCs/>
          <w:sz w:val="20"/>
        </w:rPr>
        <w:fldChar w:fldCharType="end"/>
      </w:r>
      <w:r w:rsidRPr="007E302F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7E302F" w:rsidRDefault="00130F31" w:rsidP="007E302F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2588"/>
        <w:gridCol w:w="2877"/>
      </w:tblGrid>
      <w:tr w:rsidR="004D625A" w:rsidRPr="007E302F" w14:paraId="696EFF27" w14:textId="77777777" w:rsidTr="00463AD1">
        <w:trPr>
          <w:trHeight w:val="365"/>
          <w:jc w:val="center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Prestations exécutées par les membres</w:t>
            </w:r>
          </w:p>
          <w:p w14:paraId="0DF775CD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7E302F" w14:paraId="2B1F0196" w14:textId="77777777" w:rsidTr="00463AD1">
        <w:trPr>
          <w:trHeight w:val="397"/>
          <w:jc w:val="center"/>
        </w:trPr>
        <w:tc>
          <w:tcPr>
            <w:tcW w:w="3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7E302F" w:rsidRDefault="004D625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7E302F" w14:paraId="07B3775F" w14:textId="77777777" w:rsidTr="00463AD1">
        <w:trPr>
          <w:trHeight w:val="397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7E302F" w14:paraId="4A5568AE" w14:textId="77777777" w:rsidTr="00463AD1">
        <w:trPr>
          <w:trHeight w:val="397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7E302F" w:rsidRDefault="00130F31" w:rsidP="007E302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4B8D8021" w:rsidR="00130F31" w:rsidRPr="007E302F" w:rsidRDefault="00130F31" w:rsidP="007E302F">
      <w:pPr>
        <w:jc w:val="both"/>
        <w:rPr>
          <w:rFonts w:ascii="Arial" w:hAnsi="Arial" w:cs="Arial"/>
          <w:sz w:val="20"/>
        </w:rPr>
      </w:pPr>
    </w:p>
    <w:p w14:paraId="2A9DE705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261135B7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E794084" w14:textId="73552FA1" w:rsidR="00130F31" w:rsidRPr="007E302F" w:rsidRDefault="006550F5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B</w:t>
      </w:r>
      <w:r w:rsidR="00A84973" w:rsidRPr="007E302F">
        <w:rPr>
          <w:rFonts w:ascii="Arial" w:hAnsi="Arial" w:cs="Arial"/>
          <w:b/>
          <w:sz w:val="20"/>
          <w:lang w:eastAsia="zh-CN"/>
        </w:rPr>
        <w:t>4</w:t>
      </w:r>
      <w:r w:rsidRPr="007E302F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7E302F">
        <w:rPr>
          <w:rFonts w:ascii="Arial" w:hAnsi="Arial" w:cs="Arial"/>
          <w:b/>
          <w:sz w:val="20"/>
          <w:lang w:eastAsia="zh-CN"/>
        </w:rPr>
        <w:t>Compte (s) à créditer</w:t>
      </w:r>
    </w:p>
    <w:p w14:paraId="0B002C31" w14:textId="77777777" w:rsidR="00463AD1" w:rsidRDefault="00463AD1" w:rsidP="007E302F">
      <w:pPr>
        <w:jc w:val="both"/>
        <w:rPr>
          <w:rFonts w:ascii="Arial" w:hAnsi="Arial" w:cs="Arial"/>
          <w:b/>
          <w:sz w:val="20"/>
        </w:rPr>
      </w:pPr>
    </w:p>
    <w:p w14:paraId="6D063AC6" w14:textId="2C170AA5" w:rsidR="006550F5" w:rsidRPr="007E302F" w:rsidRDefault="006550F5" w:rsidP="007E302F">
      <w:pPr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b/>
          <w:sz w:val="20"/>
        </w:rPr>
        <w:t xml:space="preserve">RIB </w:t>
      </w:r>
      <w:r w:rsidRPr="007E302F">
        <w:rPr>
          <w:rFonts w:ascii="Arial" w:hAnsi="Arial" w:cs="Arial"/>
          <w:sz w:val="20"/>
        </w:rPr>
        <w:t>à intégrer</w:t>
      </w:r>
      <w:r w:rsidR="0084023C" w:rsidRPr="007E302F">
        <w:rPr>
          <w:rFonts w:ascii="Arial" w:hAnsi="Arial" w:cs="Arial"/>
          <w:sz w:val="20"/>
        </w:rPr>
        <w:t>/joindre</w:t>
      </w:r>
      <w:r w:rsidRPr="007E302F">
        <w:rPr>
          <w:rFonts w:ascii="Arial" w:hAnsi="Arial" w:cs="Arial"/>
          <w:sz w:val="20"/>
        </w:rPr>
        <w:t> </w:t>
      </w:r>
      <w:r w:rsidRPr="007E302F">
        <w:rPr>
          <w:rFonts w:ascii="Arial" w:hAnsi="Arial" w:cs="Arial"/>
          <w:i/>
          <w:sz w:val="20"/>
        </w:rPr>
        <w:t>(</w:t>
      </w:r>
      <w:r w:rsidRPr="007E302F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7E302F">
        <w:rPr>
          <w:rFonts w:ascii="Arial" w:hAnsi="Arial" w:cs="Arial"/>
          <w:b/>
          <w:i/>
          <w:sz w:val="20"/>
        </w:rPr>
        <w:t xml:space="preserve"> séparés, l’ensemble</w:t>
      </w:r>
      <w:r w:rsidRPr="007E302F">
        <w:rPr>
          <w:rFonts w:ascii="Arial" w:hAnsi="Arial" w:cs="Arial"/>
          <w:b/>
          <w:i/>
          <w:sz w:val="20"/>
        </w:rPr>
        <w:t xml:space="preserve"> des RIB sont à joindre</w:t>
      </w:r>
      <w:r w:rsidRPr="007E302F">
        <w:rPr>
          <w:rFonts w:ascii="Arial" w:hAnsi="Arial" w:cs="Arial"/>
          <w:i/>
          <w:sz w:val="20"/>
        </w:rPr>
        <w:t>)</w:t>
      </w:r>
      <w:r w:rsidRPr="007E302F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7E302F" w:rsidRDefault="00DE5240" w:rsidP="007E302F">
      <w:pPr>
        <w:jc w:val="both"/>
        <w:rPr>
          <w:rFonts w:ascii="Arial" w:hAnsi="Arial" w:cs="Arial"/>
          <w:sz w:val="20"/>
        </w:rPr>
      </w:pPr>
    </w:p>
    <w:p w14:paraId="2AA79BAA" w14:textId="0DD357C9" w:rsidR="008062B4" w:rsidRPr="007E302F" w:rsidRDefault="002A25EB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7E302F">
        <w:rPr>
          <w:rFonts w:ascii="Arial" w:hAnsi="Arial" w:cs="Arial"/>
          <w:b/>
          <w:sz w:val="20"/>
          <w:lang w:eastAsia="zh-CN"/>
        </w:rPr>
        <w:t>B</w:t>
      </w:r>
      <w:r w:rsidR="00A84973" w:rsidRPr="007E302F">
        <w:rPr>
          <w:rFonts w:ascii="Arial" w:hAnsi="Arial" w:cs="Arial"/>
          <w:b/>
          <w:sz w:val="20"/>
          <w:lang w:eastAsia="zh-CN"/>
        </w:rPr>
        <w:t>5</w:t>
      </w:r>
      <w:r w:rsidRPr="007E302F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7E302F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7E302F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7E302F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7E302F">
        <w:rPr>
          <w:rFonts w:ascii="Arial" w:hAnsi="Arial" w:cs="Arial"/>
          <w:i/>
          <w:sz w:val="20"/>
          <w:lang w:eastAsia="zh-CN"/>
        </w:rPr>
        <w:t xml:space="preserve"> ou </w:t>
      </w:r>
      <w:hyperlink r:id="rId13" w:history="1">
        <w:r w:rsidR="00973FD7" w:rsidRPr="007E302F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2391-1</w:t>
        </w:r>
      </w:hyperlink>
      <w:r w:rsidR="00973FD7" w:rsidRPr="007E302F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6F46E396" w14:textId="77777777" w:rsidR="00463AD1" w:rsidRDefault="00463AD1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4B3DF32A" w:rsidR="008062B4" w:rsidRPr="00463AD1" w:rsidRDefault="00025D39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7E302F">
        <w:rPr>
          <w:rFonts w:ascii="Arial" w:hAnsi="Arial" w:cs="Arial"/>
          <w:sz w:val="20"/>
          <w:u w:val="single"/>
        </w:rPr>
        <w:t xml:space="preserve">Titulaire / </w:t>
      </w:r>
      <w:r w:rsidR="00463AD1">
        <w:rPr>
          <w:rFonts w:ascii="Arial" w:hAnsi="Arial" w:cs="Arial"/>
          <w:sz w:val="20"/>
          <w:u w:val="single"/>
        </w:rPr>
        <w:t>Mandataire :</w:t>
      </w:r>
      <w:r w:rsidR="00463AD1">
        <w:rPr>
          <w:rFonts w:ascii="Arial" w:hAnsi="Arial" w:cs="Arial"/>
          <w:sz w:val="20"/>
        </w:rPr>
        <w:t xml:space="preserve">   </w:t>
      </w:r>
      <w:r w:rsidR="008062B4" w:rsidRPr="007E302F">
        <w:rPr>
          <w:rFonts w:ascii="Arial" w:hAnsi="Arial" w:cs="Arial"/>
          <w:sz w:val="20"/>
        </w:rPr>
        <w:t xml:space="preserve">Je </w:t>
      </w:r>
      <w:r w:rsidR="00AB3176" w:rsidRPr="007E302F">
        <w:rPr>
          <w:rFonts w:ascii="Arial" w:hAnsi="Arial" w:cs="Arial"/>
          <w:sz w:val="20"/>
        </w:rPr>
        <w:t>souhaite bénéficier de l’avance</w:t>
      </w:r>
      <w:r w:rsidR="0084023C" w:rsidRPr="007E302F">
        <w:rPr>
          <w:rStyle w:val="Appelnotedebasdep"/>
          <w:rFonts w:ascii="Arial" w:hAnsi="Arial" w:cs="Arial"/>
          <w:sz w:val="20"/>
        </w:rPr>
        <w:footnoteReference w:id="1"/>
      </w:r>
      <w:r w:rsidR="008062B4" w:rsidRPr="007E302F">
        <w:rPr>
          <w:rFonts w:ascii="Arial" w:hAnsi="Arial" w:cs="Arial"/>
          <w:sz w:val="20"/>
        </w:rPr>
        <w:t> </w:t>
      </w:r>
      <w:r w:rsidR="008062B4" w:rsidRPr="007E302F">
        <w:rPr>
          <w:rFonts w:ascii="Arial" w:hAnsi="Arial" w:cs="Arial"/>
          <w:sz w:val="20"/>
        </w:rPr>
        <w:tab/>
      </w:r>
      <w:r w:rsidR="00463AD1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 w:rsidR="00463AD1">
        <w:rPr>
          <w:rFonts w:ascii="Arial" w:hAnsi="Arial" w:cs="Arial"/>
          <w:sz w:val="20"/>
        </w:rPr>
        <w:instrText xml:space="preserve"> FORMCHECKBOX </w:instrText>
      </w:r>
      <w:r w:rsidR="00463AD1">
        <w:rPr>
          <w:rFonts w:ascii="Arial" w:hAnsi="Arial" w:cs="Arial"/>
          <w:sz w:val="20"/>
        </w:rPr>
      </w:r>
      <w:r w:rsidR="00463AD1">
        <w:rPr>
          <w:rFonts w:ascii="Arial" w:hAnsi="Arial" w:cs="Arial"/>
          <w:sz w:val="20"/>
        </w:rPr>
        <w:fldChar w:fldCharType="end"/>
      </w:r>
      <w:bookmarkEnd w:id="0"/>
      <w:r w:rsidR="008062B4" w:rsidRPr="007E302F">
        <w:rPr>
          <w:rFonts w:ascii="Arial" w:hAnsi="Arial" w:cs="Arial"/>
          <w:sz w:val="20"/>
        </w:rPr>
        <w:t xml:space="preserve"> Non</w:t>
      </w:r>
      <w:r w:rsidR="008062B4" w:rsidRPr="007E302F">
        <w:rPr>
          <w:rFonts w:ascii="Arial" w:hAnsi="Arial" w:cs="Arial"/>
          <w:sz w:val="20"/>
        </w:rPr>
        <w:tab/>
      </w:r>
      <w:r w:rsidR="008062B4" w:rsidRPr="007E302F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8062B4" w:rsidRPr="007E302F">
        <w:rPr>
          <w:rFonts w:ascii="Arial" w:hAnsi="Arial" w:cs="Arial"/>
          <w:sz w:val="20"/>
        </w:rPr>
        <w:instrText xml:space="preserve"> FORMCHECKBOX </w:instrText>
      </w:r>
      <w:r w:rsidR="00244FFC" w:rsidRPr="007E302F">
        <w:rPr>
          <w:rFonts w:ascii="Arial" w:hAnsi="Arial" w:cs="Arial"/>
          <w:sz w:val="20"/>
        </w:rPr>
      </w:r>
      <w:r w:rsidR="00244FFC" w:rsidRPr="007E302F">
        <w:rPr>
          <w:rFonts w:ascii="Arial" w:hAnsi="Arial" w:cs="Arial"/>
          <w:sz w:val="20"/>
        </w:rPr>
        <w:fldChar w:fldCharType="separate"/>
      </w:r>
      <w:r w:rsidR="008062B4" w:rsidRPr="007E302F">
        <w:rPr>
          <w:rFonts w:ascii="Arial" w:hAnsi="Arial" w:cs="Arial"/>
          <w:sz w:val="20"/>
        </w:rPr>
        <w:fldChar w:fldCharType="end"/>
      </w:r>
      <w:r w:rsidR="008062B4" w:rsidRPr="007E302F">
        <w:rPr>
          <w:rFonts w:ascii="Arial" w:hAnsi="Arial" w:cs="Arial"/>
          <w:sz w:val="20"/>
        </w:rPr>
        <w:t xml:space="preserve"> Oui</w:t>
      </w:r>
      <w:r w:rsidR="008062B4" w:rsidRPr="007E302F">
        <w:rPr>
          <w:rFonts w:ascii="Arial" w:hAnsi="Arial" w:cs="Arial"/>
          <w:sz w:val="20"/>
        </w:rPr>
        <w:tab/>
      </w:r>
    </w:p>
    <w:p w14:paraId="52ABE905" w14:textId="77777777" w:rsidR="00463AD1" w:rsidRDefault="00463AD1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25FAE204" w14:textId="5F04BEF0" w:rsidR="00025D39" w:rsidRPr="007E302F" w:rsidRDefault="00025D39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i/>
          <w:sz w:val="20"/>
          <w:u w:val="single"/>
        </w:rPr>
        <w:t>Cotraitant </w:t>
      </w:r>
      <w:r w:rsidR="004A57BA" w:rsidRPr="007E302F">
        <w:rPr>
          <w:rFonts w:ascii="Arial" w:hAnsi="Arial" w:cs="Arial"/>
          <w:i/>
          <w:sz w:val="20"/>
          <w:u w:val="single"/>
        </w:rPr>
        <w:t>(le cas échéant)</w:t>
      </w:r>
      <w:r w:rsidR="004A57BA" w:rsidRPr="007E302F">
        <w:rPr>
          <w:rFonts w:ascii="Arial" w:hAnsi="Arial" w:cs="Arial"/>
          <w:sz w:val="20"/>
          <w:u w:val="single"/>
        </w:rPr>
        <w:t xml:space="preserve"> </w:t>
      </w:r>
      <w:r w:rsidRPr="007E302F">
        <w:rPr>
          <w:rFonts w:ascii="Arial" w:hAnsi="Arial" w:cs="Arial"/>
          <w:sz w:val="20"/>
          <w:u w:val="single"/>
        </w:rPr>
        <w:t>:</w:t>
      </w:r>
      <w:r w:rsidR="00463AD1">
        <w:rPr>
          <w:rFonts w:ascii="Arial" w:hAnsi="Arial" w:cs="Arial"/>
          <w:sz w:val="20"/>
        </w:rPr>
        <w:t xml:space="preserve"> </w:t>
      </w:r>
      <w:r w:rsidRPr="007E302F">
        <w:rPr>
          <w:rFonts w:ascii="Arial" w:hAnsi="Arial" w:cs="Arial"/>
          <w:sz w:val="20"/>
        </w:rPr>
        <w:t>Je souhaite bénéficier de l’avance</w:t>
      </w:r>
      <w:r w:rsidRPr="007E302F">
        <w:rPr>
          <w:rFonts w:ascii="Arial" w:hAnsi="Arial" w:cs="Arial"/>
          <w:sz w:val="20"/>
          <w:vertAlign w:val="superscript"/>
        </w:rPr>
        <w:t>1</w:t>
      </w:r>
      <w:r w:rsidRPr="007E302F">
        <w:rPr>
          <w:rFonts w:ascii="Arial" w:hAnsi="Arial" w:cs="Arial"/>
          <w:sz w:val="20"/>
        </w:rPr>
        <w:tab/>
      </w:r>
      <w:r w:rsidR="00463AD1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63AD1">
        <w:rPr>
          <w:rFonts w:ascii="Arial" w:hAnsi="Arial" w:cs="Arial"/>
          <w:sz w:val="20"/>
        </w:rPr>
        <w:instrText xml:space="preserve"> FORMCHECKBOX </w:instrText>
      </w:r>
      <w:r w:rsidR="00463AD1">
        <w:rPr>
          <w:rFonts w:ascii="Arial" w:hAnsi="Arial" w:cs="Arial"/>
          <w:sz w:val="20"/>
        </w:rPr>
      </w:r>
      <w:r w:rsidR="00463AD1">
        <w:rPr>
          <w:rFonts w:ascii="Arial" w:hAnsi="Arial" w:cs="Arial"/>
          <w:sz w:val="20"/>
        </w:rPr>
        <w:fldChar w:fldCharType="end"/>
      </w:r>
      <w:r w:rsidRPr="007E302F">
        <w:rPr>
          <w:rFonts w:ascii="Arial" w:hAnsi="Arial" w:cs="Arial"/>
          <w:sz w:val="20"/>
        </w:rPr>
        <w:t xml:space="preserve"> Non</w:t>
      </w:r>
      <w:r w:rsidRPr="007E302F">
        <w:rPr>
          <w:rFonts w:ascii="Arial" w:hAnsi="Arial" w:cs="Arial"/>
          <w:sz w:val="20"/>
        </w:rPr>
        <w:tab/>
      </w:r>
      <w:r w:rsidRPr="007E302F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7E302F">
        <w:rPr>
          <w:rFonts w:ascii="Arial" w:hAnsi="Arial" w:cs="Arial"/>
          <w:sz w:val="20"/>
        </w:rPr>
        <w:instrText xml:space="preserve"> FORMCHECKBOX </w:instrText>
      </w:r>
      <w:r w:rsidR="00244FFC" w:rsidRPr="007E302F">
        <w:rPr>
          <w:rFonts w:ascii="Arial" w:hAnsi="Arial" w:cs="Arial"/>
          <w:sz w:val="20"/>
        </w:rPr>
      </w:r>
      <w:r w:rsidR="00244FFC" w:rsidRPr="007E302F">
        <w:rPr>
          <w:rFonts w:ascii="Arial" w:hAnsi="Arial" w:cs="Arial"/>
          <w:sz w:val="20"/>
        </w:rPr>
        <w:fldChar w:fldCharType="separate"/>
      </w:r>
      <w:r w:rsidRPr="007E302F">
        <w:rPr>
          <w:rFonts w:ascii="Arial" w:hAnsi="Arial" w:cs="Arial"/>
          <w:sz w:val="20"/>
        </w:rPr>
        <w:fldChar w:fldCharType="end"/>
      </w:r>
      <w:r w:rsidRPr="007E302F">
        <w:rPr>
          <w:rFonts w:ascii="Arial" w:hAnsi="Arial" w:cs="Arial"/>
          <w:sz w:val="20"/>
        </w:rPr>
        <w:t xml:space="preserve"> Oui</w:t>
      </w:r>
      <w:r w:rsidRPr="007E302F">
        <w:rPr>
          <w:rFonts w:ascii="Arial" w:hAnsi="Arial" w:cs="Arial"/>
          <w:sz w:val="20"/>
        </w:rPr>
        <w:tab/>
      </w:r>
    </w:p>
    <w:p w14:paraId="7BE1EF10" w14:textId="2E1D082A" w:rsidR="005066CC" w:rsidRPr="007E302F" w:rsidRDefault="005066CC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7E302F" w:rsidRDefault="005066CC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4E7C3817" w14:textId="77777777" w:rsidR="00463AD1" w:rsidRDefault="00463AD1" w:rsidP="007E302F">
      <w:pPr>
        <w:widowControl w:val="0"/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503DB7B5" w14:textId="03A79142" w:rsidR="00244FFC" w:rsidRPr="007E302F" w:rsidRDefault="00244FFC" w:rsidP="007E302F">
      <w:pPr>
        <w:widowControl w:val="0"/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sz w:val="20"/>
        </w:rPr>
        <w:t>Le règlement s’effectuera par « Projet de décompte »</w:t>
      </w:r>
    </w:p>
    <w:p w14:paraId="2ACEF472" w14:textId="77777777" w:rsidR="005066CC" w:rsidRPr="007E302F" w:rsidRDefault="005066CC" w:rsidP="007E302F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10CAC300" w14:textId="6C7678C0" w:rsidR="000155F4" w:rsidRPr="007E302F" w:rsidRDefault="004D6224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D</w:t>
      </w:r>
      <w:r w:rsidR="001345A5" w:rsidRPr="007E302F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776C88DE" w14:textId="77777777" w:rsidR="00463AD1" w:rsidRDefault="00463AD1" w:rsidP="007E302F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E5CCCEC" w14:textId="1B752080" w:rsidR="00240022" w:rsidRPr="007E302F" w:rsidRDefault="001345A5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b/>
          <w:sz w:val="20"/>
        </w:rPr>
        <w:t>Le délai</w:t>
      </w:r>
      <w:r w:rsidR="000155F4" w:rsidRPr="007E302F">
        <w:rPr>
          <w:rFonts w:ascii="Arial" w:hAnsi="Arial" w:cs="Arial"/>
          <w:b/>
          <w:sz w:val="20"/>
        </w:rPr>
        <w:t xml:space="preserve"> d’exécution des </w:t>
      </w:r>
      <w:r w:rsidR="00F8077C" w:rsidRPr="007E302F">
        <w:rPr>
          <w:rFonts w:ascii="Arial" w:hAnsi="Arial" w:cs="Arial"/>
          <w:b/>
          <w:sz w:val="20"/>
        </w:rPr>
        <w:t>prestations</w:t>
      </w:r>
      <w:r w:rsidR="00B9117B" w:rsidRPr="007E302F">
        <w:rPr>
          <w:rFonts w:ascii="Arial" w:hAnsi="Arial" w:cs="Arial"/>
          <w:sz w:val="20"/>
        </w:rPr>
        <w:t xml:space="preserve"> est </w:t>
      </w:r>
      <w:r w:rsidR="00244FFC" w:rsidRPr="007E302F">
        <w:rPr>
          <w:rFonts w:ascii="Arial" w:hAnsi="Arial" w:cs="Arial"/>
          <w:sz w:val="20"/>
        </w:rPr>
        <w:t>imposé par l’administration</w:t>
      </w:r>
      <w:r w:rsidR="00240022" w:rsidRPr="007E302F">
        <w:rPr>
          <w:rFonts w:ascii="Arial" w:hAnsi="Arial" w:cs="Arial"/>
          <w:sz w:val="20"/>
        </w:rPr>
        <w:t>.</w:t>
      </w:r>
    </w:p>
    <w:p w14:paraId="4CA6D512" w14:textId="77777777" w:rsidR="00C75920" w:rsidRPr="007E302F" w:rsidRDefault="00C75920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6EADB4D9" w14:textId="5B39F950" w:rsidR="00244FFC" w:rsidRPr="007E302F" w:rsidRDefault="00244FFC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Le présent marché est découpé en partie technique défini à l’article …</w:t>
      </w:r>
    </w:p>
    <w:p w14:paraId="5A1E4921" w14:textId="77777777" w:rsidR="00C75920" w:rsidRPr="007E302F" w:rsidRDefault="00C75920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08B43E78" w14:textId="1D56997B" w:rsidR="00244FFC" w:rsidRPr="007E302F" w:rsidRDefault="00C75920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 xml:space="preserve">Cette mission étant soumise à une obligation de résultat, </w:t>
      </w:r>
      <w:r w:rsidRPr="007E302F">
        <w:rPr>
          <w:rFonts w:ascii="Arial" w:hAnsi="Arial" w:cs="Arial"/>
          <w:sz w:val="20"/>
        </w:rPr>
        <w:t>l</w:t>
      </w:r>
      <w:r w:rsidR="00244FFC" w:rsidRPr="007E302F">
        <w:rPr>
          <w:rFonts w:ascii="Arial" w:hAnsi="Arial" w:cs="Arial"/>
          <w:sz w:val="20"/>
        </w:rPr>
        <w:t>e titulaire est soumis au respect des jalons suivants (dates au plus tard, délais de relecture du mandant compris)</w:t>
      </w:r>
    </w:p>
    <w:p w14:paraId="1E4AC639" w14:textId="77777777" w:rsidR="00C75920" w:rsidRPr="007E302F" w:rsidRDefault="00C75920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Ind w:w="1303" w:type="dxa"/>
        <w:tblLook w:val="04A0" w:firstRow="1" w:lastRow="0" w:firstColumn="1" w:lastColumn="0" w:noHBand="0" w:noVBand="1"/>
      </w:tblPr>
      <w:tblGrid>
        <w:gridCol w:w="1696"/>
        <w:gridCol w:w="1532"/>
        <w:gridCol w:w="2127"/>
      </w:tblGrid>
      <w:tr w:rsidR="00244FFC" w:rsidRPr="007E302F" w14:paraId="3251B660" w14:textId="77777777" w:rsidTr="00463AD1">
        <w:trPr>
          <w:trHeight w:val="283"/>
        </w:trPr>
        <w:tc>
          <w:tcPr>
            <w:tcW w:w="1696" w:type="dxa"/>
            <w:vAlign w:val="center"/>
          </w:tcPr>
          <w:p w14:paraId="22D24583" w14:textId="013DE979" w:rsidR="00244FFC" w:rsidRPr="00463AD1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63AD1">
              <w:rPr>
                <w:rFonts w:ascii="Arial" w:hAnsi="Arial" w:cs="Arial"/>
                <w:b/>
                <w:sz w:val="20"/>
              </w:rPr>
              <w:t>Partie technique</w:t>
            </w:r>
          </w:p>
        </w:tc>
        <w:tc>
          <w:tcPr>
            <w:tcW w:w="1532" w:type="dxa"/>
            <w:vAlign w:val="center"/>
          </w:tcPr>
          <w:p w14:paraId="77C16ADC" w14:textId="2EE3D8DC" w:rsidR="00244FFC" w:rsidRPr="00463AD1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63AD1">
              <w:rPr>
                <w:rFonts w:ascii="Arial" w:hAnsi="Arial" w:cs="Arial"/>
                <w:b/>
                <w:sz w:val="20"/>
              </w:rPr>
              <w:t>Libellé</w:t>
            </w:r>
          </w:p>
        </w:tc>
        <w:tc>
          <w:tcPr>
            <w:tcW w:w="2127" w:type="dxa"/>
            <w:vAlign w:val="center"/>
          </w:tcPr>
          <w:p w14:paraId="522D6392" w14:textId="5CA72AD3" w:rsidR="00244FFC" w:rsidRPr="00463AD1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63AD1">
              <w:rPr>
                <w:rFonts w:ascii="Arial" w:hAnsi="Arial" w:cs="Arial"/>
                <w:b/>
                <w:sz w:val="20"/>
              </w:rPr>
              <w:t>Dates au plus tard</w:t>
            </w:r>
          </w:p>
        </w:tc>
      </w:tr>
      <w:tr w:rsidR="00244FFC" w:rsidRPr="007E302F" w14:paraId="65EA8887" w14:textId="77777777" w:rsidTr="00463AD1">
        <w:trPr>
          <w:trHeight w:val="283"/>
        </w:trPr>
        <w:tc>
          <w:tcPr>
            <w:tcW w:w="1696" w:type="dxa"/>
            <w:vAlign w:val="center"/>
          </w:tcPr>
          <w:p w14:paraId="03CE4EA8" w14:textId="37840D5D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32" w:type="dxa"/>
          </w:tcPr>
          <w:p w14:paraId="1CAC24FA" w14:textId="07837966" w:rsidR="00244FFC" w:rsidRPr="007E302F" w:rsidRDefault="00244FFC" w:rsidP="007E302F">
            <w:pPr>
              <w:tabs>
                <w:tab w:val="left" w:pos="576"/>
              </w:tabs>
              <w:jc w:val="both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APD</w:t>
            </w:r>
          </w:p>
        </w:tc>
        <w:tc>
          <w:tcPr>
            <w:tcW w:w="2127" w:type="dxa"/>
            <w:vAlign w:val="center"/>
          </w:tcPr>
          <w:p w14:paraId="1313492A" w14:textId="764CA21A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19/06/2026</w:t>
            </w:r>
          </w:p>
        </w:tc>
      </w:tr>
      <w:tr w:rsidR="00244FFC" w:rsidRPr="007E302F" w14:paraId="67279D37" w14:textId="77777777" w:rsidTr="00463AD1">
        <w:trPr>
          <w:trHeight w:val="283"/>
        </w:trPr>
        <w:tc>
          <w:tcPr>
            <w:tcW w:w="1696" w:type="dxa"/>
            <w:vAlign w:val="center"/>
          </w:tcPr>
          <w:p w14:paraId="6D0EDB3C" w14:textId="20955D28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32" w:type="dxa"/>
          </w:tcPr>
          <w:p w14:paraId="6DFD7CF6" w14:textId="36504F64" w:rsidR="00244FFC" w:rsidRPr="007E302F" w:rsidRDefault="00244FFC" w:rsidP="007E302F">
            <w:pPr>
              <w:tabs>
                <w:tab w:val="left" w:pos="576"/>
              </w:tabs>
              <w:jc w:val="both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PRO</w:t>
            </w:r>
          </w:p>
        </w:tc>
        <w:tc>
          <w:tcPr>
            <w:tcW w:w="2127" w:type="dxa"/>
            <w:vAlign w:val="center"/>
          </w:tcPr>
          <w:p w14:paraId="30AFE66C" w14:textId="38FD96F6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28/08/2026</w:t>
            </w:r>
          </w:p>
        </w:tc>
      </w:tr>
      <w:tr w:rsidR="00244FFC" w:rsidRPr="007E302F" w14:paraId="357E54B4" w14:textId="77777777" w:rsidTr="00463AD1">
        <w:trPr>
          <w:trHeight w:val="305"/>
        </w:trPr>
        <w:tc>
          <w:tcPr>
            <w:tcW w:w="1696" w:type="dxa"/>
            <w:vAlign w:val="center"/>
          </w:tcPr>
          <w:p w14:paraId="7FB20F9B" w14:textId="663E2146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532" w:type="dxa"/>
          </w:tcPr>
          <w:p w14:paraId="6D0DBBF8" w14:textId="464D8A8D" w:rsidR="00244FFC" w:rsidRPr="007E302F" w:rsidRDefault="00ED67AC" w:rsidP="007E302F">
            <w:pPr>
              <w:tabs>
                <w:tab w:val="left" w:pos="576"/>
              </w:tabs>
              <w:jc w:val="both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AMT/ACT</w:t>
            </w:r>
          </w:p>
        </w:tc>
        <w:tc>
          <w:tcPr>
            <w:tcW w:w="2127" w:type="dxa"/>
            <w:vAlign w:val="center"/>
          </w:tcPr>
          <w:p w14:paraId="42F1134D" w14:textId="0507AF32" w:rsidR="00244FFC" w:rsidRPr="007E302F" w:rsidRDefault="00ED67A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26/02/2027</w:t>
            </w:r>
          </w:p>
        </w:tc>
      </w:tr>
      <w:tr w:rsidR="00244FFC" w:rsidRPr="007E302F" w14:paraId="1DAB0899" w14:textId="77777777" w:rsidTr="00463AD1">
        <w:trPr>
          <w:trHeight w:val="283"/>
        </w:trPr>
        <w:tc>
          <w:tcPr>
            <w:tcW w:w="1696" w:type="dxa"/>
            <w:vAlign w:val="center"/>
          </w:tcPr>
          <w:p w14:paraId="643183E4" w14:textId="17FE1ECB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32" w:type="dxa"/>
          </w:tcPr>
          <w:p w14:paraId="5A9DA5A2" w14:textId="255241D0" w:rsidR="00244FFC" w:rsidRPr="007E302F" w:rsidRDefault="00244FFC" w:rsidP="007E302F">
            <w:pPr>
              <w:tabs>
                <w:tab w:val="left" w:pos="576"/>
              </w:tabs>
              <w:jc w:val="both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D</w:t>
            </w:r>
            <w:r w:rsidR="00ED67AC" w:rsidRPr="007E302F">
              <w:rPr>
                <w:rFonts w:ascii="Arial" w:hAnsi="Arial" w:cs="Arial"/>
                <w:sz w:val="20"/>
              </w:rPr>
              <w:t>ET</w:t>
            </w:r>
          </w:p>
        </w:tc>
        <w:tc>
          <w:tcPr>
            <w:tcW w:w="2127" w:type="dxa"/>
            <w:vAlign w:val="center"/>
          </w:tcPr>
          <w:p w14:paraId="6CE80F97" w14:textId="79228747" w:rsidR="00244FFC" w:rsidRPr="007E302F" w:rsidRDefault="00244FF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0</w:t>
            </w:r>
            <w:r w:rsidR="00ED67AC" w:rsidRPr="007E302F">
              <w:rPr>
                <w:rFonts w:ascii="Arial" w:hAnsi="Arial" w:cs="Arial"/>
                <w:sz w:val="20"/>
              </w:rPr>
              <w:t>4</w:t>
            </w:r>
            <w:r w:rsidRPr="007E302F">
              <w:rPr>
                <w:rFonts w:ascii="Arial" w:hAnsi="Arial" w:cs="Arial"/>
                <w:sz w:val="20"/>
              </w:rPr>
              <w:t>/12/2028</w:t>
            </w:r>
          </w:p>
        </w:tc>
      </w:tr>
      <w:tr w:rsidR="00ED67AC" w:rsidRPr="007E302F" w14:paraId="2FDCF95F" w14:textId="77777777" w:rsidTr="00463AD1">
        <w:trPr>
          <w:trHeight w:val="283"/>
        </w:trPr>
        <w:tc>
          <w:tcPr>
            <w:tcW w:w="1696" w:type="dxa"/>
            <w:vAlign w:val="center"/>
          </w:tcPr>
          <w:p w14:paraId="320F2938" w14:textId="7F37B409" w:rsidR="00ED67AC" w:rsidRPr="007E302F" w:rsidRDefault="00ED67A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32" w:type="dxa"/>
          </w:tcPr>
          <w:p w14:paraId="0AAD24D6" w14:textId="7DDCC440" w:rsidR="00ED67AC" w:rsidRPr="007E302F" w:rsidRDefault="00ED67AC" w:rsidP="007E302F">
            <w:pPr>
              <w:tabs>
                <w:tab w:val="left" w:pos="576"/>
              </w:tabs>
              <w:jc w:val="both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AOR / DOE</w:t>
            </w:r>
          </w:p>
        </w:tc>
        <w:tc>
          <w:tcPr>
            <w:tcW w:w="2127" w:type="dxa"/>
            <w:vAlign w:val="center"/>
          </w:tcPr>
          <w:p w14:paraId="2F6AD0E7" w14:textId="19E6D193" w:rsidR="00ED67AC" w:rsidRPr="007E302F" w:rsidRDefault="00ED67AC" w:rsidP="00463AD1">
            <w:pPr>
              <w:tabs>
                <w:tab w:val="left" w:pos="576"/>
              </w:tabs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04/12/2028</w:t>
            </w:r>
          </w:p>
        </w:tc>
      </w:tr>
    </w:tbl>
    <w:p w14:paraId="25CDC14F" w14:textId="77777777" w:rsidR="00C75920" w:rsidRPr="007E302F" w:rsidRDefault="00C75920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1B1C6A32" w14:textId="650F80A7" w:rsidR="00244FFC" w:rsidRDefault="00244FFC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En cas de non-respect de ces jalons, le titulaire se voit appliquer les retenus et</w:t>
      </w:r>
      <w:r w:rsidR="00463AD1">
        <w:rPr>
          <w:rFonts w:ascii="Arial" w:hAnsi="Arial" w:cs="Arial"/>
          <w:sz w:val="20"/>
        </w:rPr>
        <w:t xml:space="preserve"> pénalités définies à l’article 16 </w:t>
      </w:r>
      <w:r w:rsidRPr="007E302F">
        <w:rPr>
          <w:rFonts w:ascii="Arial" w:hAnsi="Arial" w:cs="Arial"/>
          <w:sz w:val="20"/>
        </w:rPr>
        <w:t>du CGAchats</w:t>
      </w:r>
      <w:r w:rsidR="00463AD1">
        <w:rPr>
          <w:rFonts w:ascii="Arial" w:hAnsi="Arial" w:cs="Arial"/>
          <w:sz w:val="20"/>
        </w:rPr>
        <w:t xml:space="preserve"> PI</w:t>
      </w:r>
      <w:r w:rsidRPr="007E302F">
        <w:rPr>
          <w:rFonts w:ascii="Arial" w:hAnsi="Arial" w:cs="Arial"/>
          <w:sz w:val="20"/>
        </w:rPr>
        <w:t>.</w:t>
      </w:r>
    </w:p>
    <w:p w14:paraId="1B5EA234" w14:textId="77777777" w:rsidR="00463AD1" w:rsidRPr="007E302F" w:rsidRDefault="00463AD1" w:rsidP="007E302F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37A551DE" w14:textId="15CC1C86" w:rsidR="001B15E2" w:rsidRDefault="00D7652C" w:rsidP="007E302F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>Par dérogation à l’article 13-1 du CCAG-</w:t>
      </w:r>
      <w:r w:rsidR="00753259" w:rsidRPr="007E302F">
        <w:rPr>
          <w:rFonts w:ascii="Arial" w:hAnsi="Arial" w:cs="Arial"/>
          <w:sz w:val="20"/>
        </w:rPr>
        <w:t>PI</w:t>
      </w:r>
      <w:r w:rsidRPr="007E302F">
        <w:rPr>
          <w:rFonts w:ascii="Arial" w:hAnsi="Arial" w:cs="Arial"/>
          <w:sz w:val="20"/>
        </w:rPr>
        <w:t xml:space="preserve">, il court à compter de la date fixée par l’Ordre de </w:t>
      </w:r>
      <w:r w:rsidR="00C75920" w:rsidRPr="007E302F">
        <w:rPr>
          <w:rFonts w:ascii="Arial" w:hAnsi="Arial" w:cs="Arial"/>
          <w:sz w:val="20"/>
        </w:rPr>
        <w:t>S</w:t>
      </w:r>
      <w:r w:rsidRPr="007E302F">
        <w:rPr>
          <w:rFonts w:ascii="Arial" w:hAnsi="Arial" w:cs="Arial"/>
          <w:sz w:val="20"/>
        </w:rPr>
        <w:t xml:space="preserve">ervice qui prescrit de commencer </w:t>
      </w:r>
    </w:p>
    <w:p w14:paraId="526F0158" w14:textId="77777777" w:rsidR="00463AD1" w:rsidRPr="007E302F" w:rsidRDefault="00463AD1" w:rsidP="007E302F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7E302F" w:rsidRDefault="00F54BBD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7E302F">
        <w:rPr>
          <w:rFonts w:ascii="Arial" w:hAnsi="Arial" w:cs="Arial"/>
          <w:b/>
          <w:sz w:val="20"/>
          <w:lang w:eastAsia="zh-CN"/>
        </w:rPr>
        <w:t>RESTREINTE »</w:t>
      </w:r>
    </w:p>
    <w:p w14:paraId="5EAC8430" w14:textId="77777777" w:rsidR="00463AD1" w:rsidRDefault="00463AD1" w:rsidP="007E302F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1361A37C" w14:textId="73FF39C2" w:rsidR="00241AC9" w:rsidRDefault="00C75920" w:rsidP="007E302F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7E302F">
        <w:rPr>
          <w:rFonts w:ascii="Arial" w:hAnsi="Arial" w:cs="Arial"/>
          <w:sz w:val="20"/>
        </w:rPr>
        <w:t xml:space="preserve">Le dossier comprend des </w:t>
      </w:r>
      <w:r w:rsidR="00241AC9" w:rsidRPr="007E302F">
        <w:rPr>
          <w:rFonts w:ascii="Arial" w:hAnsi="Arial" w:cs="Arial"/>
          <w:sz w:val="20"/>
        </w:rPr>
        <w:t>Documents D</w:t>
      </w:r>
      <w:r w:rsidRPr="007E302F">
        <w:rPr>
          <w:rFonts w:ascii="Arial" w:hAnsi="Arial" w:cs="Arial"/>
          <w:sz w:val="20"/>
        </w:rPr>
        <w:t>iffusion restreint (D</w:t>
      </w:r>
      <w:r w:rsidR="00241AC9" w:rsidRPr="007E302F">
        <w:rPr>
          <w:rFonts w:ascii="Arial" w:hAnsi="Arial" w:cs="Arial"/>
          <w:sz w:val="20"/>
        </w:rPr>
        <w:t>R</w:t>
      </w:r>
      <w:r w:rsidRPr="007E302F">
        <w:rPr>
          <w:rFonts w:ascii="Arial" w:hAnsi="Arial" w:cs="Arial"/>
          <w:sz w:val="20"/>
        </w:rPr>
        <w:t>).</w:t>
      </w:r>
    </w:p>
    <w:p w14:paraId="2157CA27" w14:textId="77777777" w:rsidR="00463AD1" w:rsidRPr="007E302F" w:rsidRDefault="00463AD1" w:rsidP="007E302F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7E302F" w:rsidRDefault="00365696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74209078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19F4F1A1" w:rsidR="00AD36F8" w:rsidRDefault="00A84973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E</w:t>
      </w:r>
      <w:r w:rsidR="00AD36F8" w:rsidRPr="007E302F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64E65A4B" w14:textId="77777777" w:rsidR="00463AD1" w:rsidRPr="007E302F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7E302F" w14:paraId="6D5105BC" w14:textId="77777777" w:rsidTr="00463AD1">
        <w:trPr>
          <w:trHeight w:val="624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7E302F" w14:paraId="5C7DD99C" w14:textId="77777777" w:rsidTr="00463AD1">
        <w:trPr>
          <w:trHeight w:val="624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7E302F" w:rsidRDefault="00AD36F8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7E302F" w:rsidRDefault="00AD36F8" w:rsidP="007E302F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306A540" w:rsidR="00463AD1" w:rsidRDefault="00463AD1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40FE71C0" w14:textId="77777777" w:rsidR="00AD36F8" w:rsidRPr="007E302F" w:rsidRDefault="00AD36F8" w:rsidP="007E302F">
      <w:pPr>
        <w:rPr>
          <w:rFonts w:ascii="Arial" w:hAnsi="Arial" w:cs="Arial"/>
          <w:sz w:val="20"/>
        </w:rPr>
      </w:pPr>
    </w:p>
    <w:p w14:paraId="68E7067D" w14:textId="1243A11F" w:rsidR="00A830C3" w:rsidRPr="007E302F" w:rsidRDefault="00A84973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E</w:t>
      </w:r>
      <w:r w:rsidR="00A830C3" w:rsidRPr="007E302F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422E1AEE" w14:textId="77777777" w:rsidR="00463AD1" w:rsidRDefault="00463AD1" w:rsidP="007E302F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728061A0" w:rsidR="00A830C3" w:rsidRPr="007E302F" w:rsidRDefault="00A830C3" w:rsidP="007E302F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7E302F">
        <w:rPr>
          <w:rFonts w:ascii="Arial" w:hAnsi="Arial" w:cs="Arial"/>
          <w:i/>
          <w:sz w:val="20"/>
          <w:lang w:eastAsia="zh-CN"/>
        </w:rPr>
        <w:t>(</w:t>
      </w:r>
      <w:hyperlink r:id="rId14" w:history="1">
        <w:r w:rsidRPr="007E302F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7E302F">
        <w:rPr>
          <w:rFonts w:ascii="Arial" w:hAnsi="Arial" w:cs="Arial"/>
          <w:i/>
          <w:sz w:val="20"/>
          <w:lang w:eastAsia="zh-CN"/>
        </w:rPr>
        <w:t xml:space="preserve"> ou </w:t>
      </w:r>
      <w:hyperlink r:id="rId15" w:history="1">
        <w:r w:rsidRPr="007E302F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2342-12</w:t>
        </w:r>
      </w:hyperlink>
      <w:r w:rsidRPr="007E302F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7E302F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7E302F" w:rsidRDefault="00A830C3" w:rsidP="007E302F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7E302F" w:rsidRDefault="00A830C3" w:rsidP="007E302F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7E302F" w:rsidRDefault="00A830C3" w:rsidP="007E302F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7E302F" w:rsidRDefault="002471DA" w:rsidP="007E302F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7E302F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7E302F" w:rsidRDefault="00A830C3" w:rsidP="007E302F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7E302F">
        <w:rPr>
          <w:rFonts w:ascii="Arial" w:hAnsi="Arial" w:cs="Arial"/>
          <w:sz w:val="20"/>
          <w:lang w:eastAsia="zh-CN"/>
        </w:rPr>
        <w:t>conjoint</w:t>
      </w: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tab/>
        <w:t>OU</w:t>
      </w: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iCs/>
          <w:sz w:val="20"/>
          <w:lang w:eastAsia="zh-CN"/>
        </w:rPr>
        <w:t xml:space="preserve"> </w:t>
      </w:r>
      <w:r w:rsidRPr="007E302F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7E302F" w:rsidRDefault="00A830C3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7E302F" w:rsidRDefault="00A830C3" w:rsidP="007E302F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0E3ECD05" w:rsidR="00A830C3" w:rsidRDefault="00292EF8" w:rsidP="007E302F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i/>
          <w:iCs/>
          <w:sz w:val="20"/>
        </w:rPr>
      </w:pPr>
      <w:r w:rsidRPr="007E302F">
        <w:rPr>
          <w:rFonts w:ascii="Arial" w:hAnsi="Arial" w:cs="Arial"/>
          <w:i/>
          <w:iCs/>
          <w:sz w:val="20"/>
        </w:rPr>
        <w:tab/>
      </w:r>
      <w:r w:rsidR="002471DA" w:rsidRPr="007E302F">
        <w:rPr>
          <w:rFonts w:ascii="Arial" w:hAnsi="Arial" w:cs="Arial"/>
          <w:i/>
          <w:iCs/>
          <w:sz w:val="20"/>
        </w:rPr>
        <w:t>(Cocher la case correspondante.)</w:t>
      </w:r>
    </w:p>
    <w:p w14:paraId="1A4BF297" w14:textId="77777777" w:rsidR="00463AD1" w:rsidRPr="007E302F" w:rsidRDefault="00463AD1" w:rsidP="007E302F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712CFBE" w14:textId="77777777" w:rsidR="00A830C3" w:rsidRPr="007E302F" w:rsidRDefault="00A830C3" w:rsidP="007E302F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ab/>
        <w:t>pour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7E302F" w:rsidRDefault="00A830C3" w:rsidP="007E302F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7E302F" w:rsidRDefault="00A830C3" w:rsidP="007E302F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ab/>
        <w:t>pour signer, en leur nom et pour leur compte, les modifications ultérieures du marché public ;</w:t>
      </w:r>
    </w:p>
    <w:p w14:paraId="7ED19087" w14:textId="77777777" w:rsidR="00A830C3" w:rsidRPr="007E302F" w:rsidRDefault="00A830C3" w:rsidP="007E302F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7E302F" w:rsidRDefault="00A830C3" w:rsidP="007E302F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 xml:space="preserve"> </w:t>
      </w:r>
      <w:r w:rsidR="00492E84"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t>ont donné mandat au mandataire dans les conditions définies par les pouvoirs joints en annexe.</w:t>
      </w:r>
    </w:p>
    <w:p w14:paraId="10DB4AFD" w14:textId="0E64D695" w:rsidR="00292EF8" w:rsidRDefault="00A830C3" w:rsidP="007E302F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(hors cas des marchés de défense ou de sécurité dans lequel ces documents ont déjà été fournis).</w:t>
      </w:r>
    </w:p>
    <w:p w14:paraId="4D88C202" w14:textId="77777777" w:rsidR="00463AD1" w:rsidRPr="007E302F" w:rsidRDefault="00463AD1" w:rsidP="007E302F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</w:p>
    <w:p w14:paraId="591A196F" w14:textId="77777777" w:rsidR="00A830C3" w:rsidRPr="007E302F" w:rsidRDefault="00A830C3" w:rsidP="007E302F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7E302F" w:rsidRDefault="00A830C3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7E302F" w:rsidRDefault="00A830C3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7E302F" w:rsidRDefault="00A830C3" w:rsidP="007E302F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ab/>
        <w:t>donnent mandat au mandataire, qui l’accepte, pour les représenter vis-à-vis de l’acheteur et pour coordonner l’ensemble des prestations ;</w:t>
      </w:r>
    </w:p>
    <w:p w14:paraId="1BAEBD75" w14:textId="77777777" w:rsidR="00A830C3" w:rsidRPr="007E302F" w:rsidRDefault="00A830C3" w:rsidP="007E302F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sz w:val="20"/>
          <w:lang w:eastAsia="zh-CN"/>
        </w:rPr>
        <w:tab/>
        <w:t>donnent mandat au mandataire, qui l’accepte, pour signer, en leur nom et pour leur compte, les modifications ultérieures du marché public ;</w:t>
      </w:r>
    </w:p>
    <w:p w14:paraId="375CCCCC" w14:textId="78457EC0" w:rsidR="00A830C3" w:rsidRPr="007E302F" w:rsidRDefault="00A830C3" w:rsidP="007E302F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02F">
        <w:rPr>
          <w:rFonts w:ascii="Arial" w:hAnsi="Arial" w:cs="Arial"/>
          <w:sz w:val="20"/>
          <w:lang w:eastAsia="zh-CN"/>
        </w:rPr>
        <w:instrText xml:space="preserve"> FORMCHECKBOX </w:instrText>
      </w:r>
      <w:r w:rsidR="00244FFC" w:rsidRPr="007E302F">
        <w:rPr>
          <w:rFonts w:ascii="Arial" w:hAnsi="Arial" w:cs="Arial"/>
          <w:sz w:val="20"/>
          <w:lang w:eastAsia="zh-CN"/>
        </w:rPr>
      </w:r>
      <w:r w:rsidR="00244FFC" w:rsidRPr="007E302F">
        <w:rPr>
          <w:rFonts w:ascii="Arial" w:hAnsi="Arial" w:cs="Arial"/>
          <w:sz w:val="20"/>
          <w:lang w:eastAsia="zh-CN"/>
        </w:rPr>
        <w:fldChar w:fldCharType="separate"/>
      </w:r>
      <w:r w:rsidRPr="007E302F">
        <w:rPr>
          <w:rFonts w:ascii="Arial" w:hAnsi="Arial" w:cs="Arial"/>
          <w:sz w:val="20"/>
          <w:lang w:eastAsia="zh-CN"/>
        </w:rPr>
        <w:fldChar w:fldCharType="end"/>
      </w:r>
      <w:r w:rsidRPr="007E302F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7E302F">
        <w:rPr>
          <w:rFonts w:ascii="Arial" w:hAnsi="Arial" w:cs="Arial"/>
          <w:sz w:val="20"/>
          <w:lang w:eastAsia="zh-CN"/>
        </w:rPr>
        <w:tab/>
        <w:t>donnent mandat au mandataire dans les conditions définies ci-dessous :</w:t>
      </w:r>
    </w:p>
    <w:p w14:paraId="7E298B3E" w14:textId="1E042668" w:rsidR="00A830C3" w:rsidRPr="007E302F" w:rsidRDefault="00A830C3" w:rsidP="007E302F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ab/>
      </w:r>
      <w:r w:rsidRPr="007E302F">
        <w:rPr>
          <w:rFonts w:ascii="Arial" w:hAnsi="Arial" w:cs="Arial"/>
          <w:sz w:val="20"/>
          <w:lang w:eastAsia="zh-CN"/>
        </w:rPr>
        <w:tab/>
        <w:t>(Donner des précisions sur l’étendue du mandat.)</w:t>
      </w:r>
    </w:p>
    <w:p w14:paraId="68E8FEEC" w14:textId="77777777" w:rsidR="00492E84" w:rsidRPr="007E302F" w:rsidRDefault="00492E84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7E302F" w14:paraId="36687483" w14:textId="77777777" w:rsidTr="00463AD1">
        <w:trPr>
          <w:trHeight w:val="45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E302F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7E302F" w14:paraId="628CCE5E" w14:textId="77777777" w:rsidTr="00463AD1">
        <w:trPr>
          <w:trHeight w:val="45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7E302F" w14:paraId="54760680" w14:textId="77777777" w:rsidTr="00463AD1">
        <w:trPr>
          <w:trHeight w:val="45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7E302F" w:rsidRDefault="00A830C3" w:rsidP="007E302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7E302F" w:rsidRDefault="00A830C3" w:rsidP="007E302F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(*)</w:t>
      </w:r>
      <w:r w:rsidRPr="007E302F">
        <w:rPr>
          <w:rFonts w:ascii="Arial" w:hAnsi="Arial" w:cs="Arial"/>
          <w:sz w:val="20"/>
          <w:lang w:eastAsia="zh-CN"/>
        </w:rPr>
        <w:t xml:space="preserve"> </w:t>
      </w:r>
      <w:r w:rsidRPr="007E302F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7E302F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7E302F" w:rsidRDefault="002471DA" w:rsidP="007E302F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56A27187" w:rsidR="00C6638F" w:rsidRPr="007E302F" w:rsidRDefault="00E84036" w:rsidP="007E302F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0326D920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EA8971A" w14:textId="307E94FF" w:rsidR="00D82C77" w:rsidRPr="007E302F" w:rsidRDefault="007823F5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 xml:space="preserve">F1 – </w:t>
      </w:r>
      <w:r w:rsidR="00D82C77" w:rsidRPr="007E302F">
        <w:rPr>
          <w:rFonts w:ascii="Arial" w:hAnsi="Arial" w:cs="Arial"/>
          <w:b/>
          <w:sz w:val="20"/>
          <w:lang w:eastAsia="zh-CN"/>
        </w:rPr>
        <w:t>Désignation d</w:t>
      </w:r>
      <w:r w:rsidR="00665664" w:rsidRPr="007E302F">
        <w:rPr>
          <w:rFonts w:ascii="Arial" w:hAnsi="Arial" w:cs="Arial"/>
          <w:b/>
          <w:sz w:val="20"/>
          <w:lang w:eastAsia="zh-CN"/>
        </w:rPr>
        <w:t>e l’acheteur</w:t>
      </w:r>
      <w:r w:rsidR="00D82C77" w:rsidRPr="007E302F">
        <w:rPr>
          <w:rFonts w:ascii="Arial" w:hAnsi="Arial" w:cs="Arial"/>
          <w:b/>
          <w:sz w:val="20"/>
          <w:lang w:eastAsia="zh-CN"/>
        </w:rPr>
        <w:t xml:space="preserve"> :</w:t>
      </w:r>
    </w:p>
    <w:p w14:paraId="31BBC1EB" w14:textId="77777777" w:rsidR="00463AD1" w:rsidRDefault="00463AD1" w:rsidP="007E302F">
      <w:pPr>
        <w:jc w:val="both"/>
        <w:rPr>
          <w:rFonts w:ascii="Arial" w:hAnsi="Arial" w:cs="Arial"/>
          <w:sz w:val="20"/>
        </w:rPr>
      </w:pPr>
    </w:p>
    <w:p w14:paraId="04B9986A" w14:textId="6F8DE5F4" w:rsidR="00D82C77" w:rsidRPr="007E302F" w:rsidRDefault="002A7E54" w:rsidP="007E302F">
      <w:pPr>
        <w:jc w:val="both"/>
        <w:rPr>
          <w:rFonts w:ascii="Arial" w:hAnsi="Arial" w:cs="Arial"/>
          <w:i/>
          <w:sz w:val="20"/>
        </w:rPr>
      </w:pPr>
      <w:r w:rsidRPr="007E302F">
        <w:rPr>
          <w:rFonts w:ascii="Arial" w:hAnsi="Arial" w:cs="Arial"/>
          <w:sz w:val="20"/>
        </w:rPr>
        <w:t>MINARM/SGA/DCSID/</w:t>
      </w:r>
      <w:r w:rsidR="00D82C77" w:rsidRPr="007E302F">
        <w:rPr>
          <w:rFonts w:ascii="Arial" w:hAnsi="Arial" w:cs="Arial"/>
          <w:sz w:val="20"/>
        </w:rPr>
        <w:t xml:space="preserve">SID </w:t>
      </w:r>
      <w:r w:rsidRPr="007E302F">
        <w:rPr>
          <w:rFonts w:ascii="Arial" w:hAnsi="Arial" w:cs="Arial"/>
          <w:sz w:val="20"/>
        </w:rPr>
        <w:t>ATL</w:t>
      </w:r>
      <w:r w:rsidR="00D82C77" w:rsidRPr="007E302F">
        <w:rPr>
          <w:rFonts w:ascii="Arial" w:hAnsi="Arial" w:cs="Arial"/>
          <w:sz w:val="20"/>
        </w:rPr>
        <w:t xml:space="preserve"> (Ministère des Armées</w:t>
      </w:r>
      <w:r w:rsidR="00A76DE2" w:rsidRPr="007E302F">
        <w:rPr>
          <w:rFonts w:ascii="Arial" w:hAnsi="Arial" w:cs="Arial"/>
          <w:sz w:val="20"/>
        </w:rPr>
        <w:t xml:space="preserve"> et des Anciens combattants</w:t>
      </w:r>
      <w:r w:rsidR="00D82C77" w:rsidRPr="007E302F">
        <w:rPr>
          <w:rFonts w:ascii="Arial" w:hAnsi="Arial" w:cs="Arial"/>
          <w:sz w:val="20"/>
        </w:rPr>
        <w:t xml:space="preserve"> / Secrétariat Général pour l'Administration /</w:t>
      </w:r>
      <w:r w:rsidR="00D82C77" w:rsidRPr="007E302F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7E302F">
        <w:rPr>
          <w:rFonts w:ascii="Arial" w:hAnsi="Arial" w:cs="Arial"/>
          <w:sz w:val="20"/>
        </w:rPr>
        <w:t>/</w:t>
      </w:r>
      <w:r w:rsidR="00D82C77" w:rsidRPr="007E302F">
        <w:rPr>
          <w:rFonts w:ascii="Arial" w:hAnsi="Arial" w:cs="Arial"/>
          <w:color w:val="000000"/>
          <w:sz w:val="20"/>
        </w:rPr>
        <w:t xml:space="preserve"> Service d</w:t>
      </w:r>
      <w:r w:rsidRPr="007E302F"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7E302F">
        <w:rPr>
          <w:rFonts w:ascii="Arial" w:hAnsi="Arial" w:cs="Arial"/>
          <w:sz w:val="20"/>
        </w:rPr>
        <w:t>).</w:t>
      </w:r>
    </w:p>
    <w:p w14:paraId="60AD64DA" w14:textId="77777777" w:rsidR="00463AD1" w:rsidRDefault="00463AD1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6792A44E" w14:textId="40A6F90E" w:rsidR="007823F5" w:rsidRPr="007E302F" w:rsidRDefault="007823F5" w:rsidP="007E302F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7E302F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320D71F5" w14:textId="02CCEEA5" w:rsidR="00D82C77" w:rsidRPr="007E302F" w:rsidRDefault="00D82C77" w:rsidP="007E302F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7E302F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 w:rsidRPr="007E302F">
        <w:rPr>
          <w:rFonts w:ascii="Arial" w:hAnsi="Arial" w:cs="Arial"/>
          <w:bCs/>
          <w:sz w:val="20"/>
        </w:rPr>
        <w:t>Atlantique</w:t>
      </w:r>
      <w:r w:rsidRPr="007E302F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7E302F" w:rsidRDefault="00385B7F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7E302F" w:rsidRDefault="00FF096E" w:rsidP="007E302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7E302F">
        <w:rPr>
          <w:rFonts w:ascii="Arial" w:hAnsi="Arial" w:cs="Arial"/>
          <w:sz w:val="20"/>
          <w:lang w:eastAsia="zh-CN"/>
        </w:rPr>
        <w:t>marché</w:t>
      </w:r>
      <w:r w:rsidRPr="007E302F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Pr="007E302F" w:rsidRDefault="007859D5" w:rsidP="007E302F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0FC3B540" w14:textId="45864309" w:rsidR="00D82C77" w:rsidRPr="007E302F" w:rsidRDefault="00280A83" w:rsidP="007E302F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  <w:lang w:eastAsia="zh-CN"/>
        </w:rPr>
        <w:t>Signature :</w:t>
      </w:r>
    </w:p>
    <w:p w14:paraId="230F766E" w14:textId="77777777" w:rsidR="001C1C68" w:rsidRPr="007E302F" w:rsidRDefault="001C1C68" w:rsidP="007E302F">
      <w:pPr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7E302F" w:rsidRDefault="002A7E54" w:rsidP="007E302F">
      <w:pPr>
        <w:jc w:val="center"/>
        <w:rPr>
          <w:rFonts w:ascii="Arial" w:hAnsi="Arial" w:cs="Arial"/>
          <w:bCs/>
          <w:sz w:val="20"/>
        </w:rPr>
      </w:pPr>
      <w:r w:rsidRPr="007E302F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7E302F" w:rsidRDefault="0046717F" w:rsidP="007E302F">
      <w:pPr>
        <w:jc w:val="center"/>
        <w:rPr>
          <w:rFonts w:ascii="Arial" w:hAnsi="Arial" w:cs="Arial"/>
          <w:bCs/>
          <w:sz w:val="20"/>
        </w:rPr>
      </w:pPr>
      <w:r w:rsidRPr="007E302F">
        <w:rPr>
          <w:rFonts w:ascii="Arial" w:hAnsi="Arial" w:cs="Arial"/>
          <w:bCs/>
          <w:sz w:val="20"/>
        </w:rPr>
        <w:t xml:space="preserve">Et par délégation </w:t>
      </w:r>
    </w:p>
    <w:p w14:paraId="19B8CE2D" w14:textId="77777777" w:rsidR="00C75920" w:rsidRPr="007E302F" w:rsidRDefault="00C75920" w:rsidP="007E302F">
      <w:pPr>
        <w:jc w:val="center"/>
        <w:rPr>
          <w:rFonts w:ascii="Arial" w:hAnsi="Arial" w:cs="Arial"/>
          <w:bCs/>
          <w:sz w:val="20"/>
        </w:rPr>
      </w:pPr>
      <w:r w:rsidRPr="007E302F">
        <w:rPr>
          <w:rFonts w:ascii="Arial" w:hAnsi="Arial" w:cs="Arial"/>
          <w:bCs/>
          <w:sz w:val="20"/>
        </w:rPr>
        <w:t>ICPEF Ombline Du Fayet</w:t>
      </w:r>
    </w:p>
    <w:p w14:paraId="61CA55AF" w14:textId="77777777" w:rsidR="00C75920" w:rsidRPr="007E302F" w:rsidRDefault="00C75920" w:rsidP="007E302F">
      <w:pPr>
        <w:jc w:val="center"/>
        <w:rPr>
          <w:rFonts w:ascii="Arial" w:hAnsi="Arial" w:cs="Arial"/>
          <w:bCs/>
          <w:sz w:val="20"/>
        </w:rPr>
      </w:pPr>
      <w:r w:rsidRPr="007E302F">
        <w:rPr>
          <w:rFonts w:ascii="Arial" w:hAnsi="Arial" w:cs="Arial"/>
          <w:bCs/>
          <w:sz w:val="20"/>
        </w:rPr>
        <w:t>Sous-directrice de la SD INV</w:t>
      </w:r>
    </w:p>
    <w:p w14:paraId="4B037C0A" w14:textId="71621275" w:rsidR="00686EAA" w:rsidRPr="007E302F" w:rsidRDefault="00686EAA" w:rsidP="007E302F">
      <w:pPr>
        <w:rPr>
          <w:rFonts w:ascii="Arial" w:eastAsia="Arial" w:hAnsi="Arial" w:cs="Arial"/>
          <w:color w:val="000000"/>
          <w:sz w:val="20"/>
        </w:rPr>
      </w:pPr>
      <w:r w:rsidRPr="007E302F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7E302F" w:rsidRDefault="00686EAA" w:rsidP="007E302F">
      <w:pPr>
        <w:rPr>
          <w:rFonts w:ascii="Arial" w:hAnsi="Arial" w:cs="Arial"/>
          <w:sz w:val="20"/>
        </w:rPr>
      </w:pPr>
    </w:p>
    <w:p w14:paraId="762810D7" w14:textId="77777777" w:rsidR="00686EAA" w:rsidRPr="007E302F" w:rsidRDefault="00686EAA" w:rsidP="007E302F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7E302F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7E302F" w:rsidRDefault="00686EAA" w:rsidP="007E302F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7E302F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507AA934" w14:textId="77777777" w:rsidR="00686EAA" w:rsidRPr="007E302F" w:rsidRDefault="00686EAA" w:rsidP="007E302F">
      <w:pPr>
        <w:jc w:val="both"/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CBA058A" w14:textId="77777777" w:rsidR="00686EAA" w:rsidRPr="007E302F" w:rsidRDefault="00686EAA" w:rsidP="007E302F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7E302F" w14:paraId="7DD8F8E5" w14:textId="77777777" w:rsidTr="00244FFC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7E302F" w:rsidRDefault="00686EAA" w:rsidP="007E302F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7E302F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7E302F" w:rsidRDefault="00686EAA" w:rsidP="007E302F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7E302F" w:rsidRDefault="00686EAA" w:rsidP="007E302F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7E302F" w:rsidRDefault="00686EAA" w:rsidP="007E302F">
      <w:pPr>
        <w:rPr>
          <w:rFonts w:ascii="Arial" w:hAnsi="Arial" w:cs="Arial"/>
          <w:b/>
          <w:sz w:val="20"/>
        </w:rPr>
      </w:pPr>
      <w:r w:rsidRPr="007E302F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7E302F" w:rsidRDefault="00686EAA" w:rsidP="007E302F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7E302F" w:rsidRDefault="00686EAA" w:rsidP="007E302F">
      <w:pPr>
        <w:rPr>
          <w:rFonts w:ascii="Arial" w:hAnsi="Arial" w:cs="Arial"/>
          <w:sz w:val="20"/>
        </w:rPr>
      </w:pPr>
    </w:p>
    <w:p w14:paraId="1D3DB68E" w14:textId="77777777" w:rsidR="00686EAA" w:rsidRPr="007E302F" w:rsidRDefault="00686EAA" w:rsidP="007E302F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7E302F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7E302F" w:rsidRDefault="00686EAA" w:rsidP="007E302F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7E302F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  <w:r w:rsidRPr="007E302F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7E302F" w:rsidRDefault="00686EAA" w:rsidP="007E302F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7E302F" w14:paraId="06764801" w14:textId="77777777" w:rsidTr="00244FFC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7E302F" w:rsidRDefault="00686EA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7E302F" w:rsidRDefault="00686EA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7E302F" w:rsidRDefault="00686EA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7E302F" w:rsidRDefault="00686EA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7E302F" w:rsidRDefault="00686EAA" w:rsidP="007E302F">
            <w:pPr>
              <w:jc w:val="center"/>
              <w:rPr>
                <w:rFonts w:ascii="Arial" w:hAnsi="Arial" w:cs="Arial"/>
                <w:sz w:val="20"/>
              </w:rPr>
            </w:pPr>
            <w:r w:rsidRPr="007E302F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7E302F" w14:paraId="1D749F9D" w14:textId="77777777" w:rsidTr="00244FFC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7E302F" w14:paraId="6B743B22" w14:textId="77777777" w:rsidTr="00244FFC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7E302F" w14:paraId="182F38BD" w14:textId="77777777" w:rsidTr="00244FFC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7E302F" w14:paraId="49C50C9E" w14:textId="77777777" w:rsidTr="00244FFC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7E302F" w14:paraId="49292C01" w14:textId="77777777" w:rsidTr="00244FFC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7E302F" w:rsidRDefault="00686EAA" w:rsidP="007E302F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7E302F" w:rsidRDefault="00686EAA" w:rsidP="007E302F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7E302F" w:rsidRDefault="00686EAA" w:rsidP="007E302F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  <w:r w:rsidRPr="007E302F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  <w:r w:rsidRPr="007E302F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7E302F" w:rsidRDefault="00686EAA" w:rsidP="007E302F">
      <w:pPr>
        <w:pStyle w:val="Corpsdetexte23"/>
        <w:rPr>
          <w:rFonts w:cs="Arial"/>
          <w:sz w:val="20"/>
          <w:szCs w:val="20"/>
        </w:rPr>
      </w:pPr>
    </w:p>
    <w:p w14:paraId="3D34D451" w14:textId="3B937ED9" w:rsidR="00463AD1" w:rsidRDefault="00463AD1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24760CC5" w14:textId="77777777" w:rsidR="00686EAA" w:rsidRPr="007E302F" w:rsidRDefault="00686EAA" w:rsidP="007E302F">
      <w:pPr>
        <w:rPr>
          <w:rFonts w:ascii="Arial" w:hAnsi="Arial" w:cs="Arial"/>
          <w:sz w:val="20"/>
        </w:rPr>
      </w:pPr>
    </w:p>
    <w:p w14:paraId="4E3ECC99" w14:textId="77777777" w:rsidR="00463AD1" w:rsidRDefault="00463AD1" w:rsidP="00463AD1">
      <w:pPr>
        <w:pStyle w:val="Corpsdetexte23"/>
        <w:rPr>
          <w:rFonts w:cs="Arial"/>
          <w:szCs w:val="22"/>
        </w:rPr>
      </w:pPr>
    </w:p>
    <w:p w14:paraId="5A3BEECF" w14:textId="163350FC" w:rsidR="00463AD1" w:rsidRDefault="00463AD1" w:rsidP="00463AD1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ANNEXE </w:t>
      </w:r>
      <w:r>
        <w:rPr>
          <w:rFonts w:cs="Arial"/>
          <w:b/>
          <w:szCs w:val="22"/>
        </w:rPr>
        <w:t>4</w:t>
      </w:r>
    </w:p>
    <w:p w14:paraId="48456440" w14:textId="77777777" w:rsidR="00463AD1" w:rsidRDefault="00463AD1" w:rsidP="00463AD1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Etat des Prix Forfaitaires (EPF) </w:t>
      </w:r>
    </w:p>
    <w:p w14:paraId="6FE21544" w14:textId="44684EED" w:rsidR="00463AD1" w:rsidRDefault="00463AD1" w:rsidP="00463AD1">
      <w:pPr>
        <w:pStyle w:val="Corpsdetexte23"/>
        <w:rPr>
          <w:rFonts w:cs="Arial"/>
          <w:szCs w:val="22"/>
        </w:rPr>
      </w:pPr>
    </w:p>
    <w:p w14:paraId="70A8AED7" w14:textId="460310F7" w:rsidR="00E1203C" w:rsidRDefault="00E1203C" w:rsidP="00463AD1">
      <w:pPr>
        <w:pStyle w:val="Corpsdetexte23"/>
        <w:rPr>
          <w:rFonts w:cs="Arial"/>
          <w:szCs w:val="22"/>
        </w:rPr>
      </w:pPr>
    </w:p>
    <w:p w14:paraId="7F9C7A09" w14:textId="77777777" w:rsidR="00E1203C" w:rsidRDefault="00E1203C" w:rsidP="00E1203C">
      <w:pPr>
        <w:rPr>
          <w:rFonts w:ascii="Arial" w:hAnsi="Arial" w:cs="Arial"/>
          <w:b/>
          <w:iCs/>
          <w:szCs w:val="22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998"/>
        <w:gridCol w:w="2693"/>
        <w:gridCol w:w="3833"/>
      </w:tblGrid>
      <w:tr w:rsidR="00E1203C" w14:paraId="592BF573" w14:textId="77777777" w:rsidTr="00E1203C">
        <w:trPr>
          <w:cantSplit/>
          <w:trHeight w:val="851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440DF6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Partie technique</w:t>
            </w:r>
          </w:p>
          <w:p w14:paraId="3102AD32" w14:textId="4897FFFB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N°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BB2FCE" w14:textId="39F3F172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Libellés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25C71A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Total</w:t>
            </w:r>
          </w:p>
          <w:p w14:paraId="0A542569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(en € HT)</w:t>
            </w:r>
          </w:p>
        </w:tc>
      </w:tr>
      <w:tr w:rsidR="00E1203C" w14:paraId="4E0E5432" w14:textId="77777777" w:rsidTr="00E1203C">
        <w:trPr>
          <w:cantSplit/>
          <w:trHeight w:val="851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354A52" w14:textId="6A42C866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1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EF14" w14:textId="4768FB82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APD</w:t>
            </w:r>
            <w:bookmarkStart w:id="1" w:name="_GoBack"/>
            <w:bookmarkEnd w:id="1"/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8A17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2F06E0A1" w14:textId="77777777" w:rsidTr="00E1203C">
        <w:trPr>
          <w:cantSplit/>
          <w:trHeight w:val="851"/>
          <w:jc w:val="center"/>
        </w:trPr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607411" w14:textId="469AFB5D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2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C37" w14:textId="55C85860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PRO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768D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17530E5F" w14:textId="77777777" w:rsidTr="00E1203C">
        <w:trPr>
          <w:cantSplit/>
          <w:trHeight w:val="851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2D9165" w14:textId="278E6F6F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3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9D65" w14:textId="25DABC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AMT / ACT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D08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6F3EA004" w14:textId="77777777" w:rsidTr="00E1203C">
        <w:trPr>
          <w:cantSplit/>
          <w:trHeight w:val="1030"/>
          <w:jc w:val="center"/>
        </w:trPr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AB24F5" w14:textId="4AEFC1F4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4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7111" w14:textId="454B656A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DET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D82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09B1E977" w14:textId="77777777" w:rsidTr="00E1203C">
        <w:trPr>
          <w:cantSplit/>
          <w:trHeight w:val="1030"/>
          <w:jc w:val="center"/>
        </w:trPr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CD7723" w14:textId="65539D6B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Cs w:val="22"/>
                <w:lang w:eastAsia="en-US"/>
              </w:rPr>
              <w:t>5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87E" w14:textId="1F0CF2C0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AOR / DOE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081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60DA9D42" w14:textId="77777777" w:rsidTr="00E1203C">
        <w:trPr>
          <w:cantSplit/>
          <w:trHeight w:val="630"/>
          <w:jc w:val="center"/>
        </w:trPr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564157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688B" w14:textId="77777777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total HT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7057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5FA7C21B" w14:textId="77777777" w:rsidTr="00E1203C">
        <w:trPr>
          <w:cantSplit/>
          <w:trHeight w:val="641"/>
          <w:jc w:val="center"/>
        </w:trPr>
        <w:tc>
          <w:tcPr>
            <w:tcW w:w="325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CFDD25" w14:textId="77777777" w:rsidR="00E1203C" w:rsidRDefault="00E1203C">
            <w:pPr>
              <w:spacing w:line="25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AB0E" w14:textId="77777777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TVA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764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E1203C" w14:paraId="4C1546A2" w14:textId="77777777" w:rsidTr="00E1203C">
        <w:trPr>
          <w:cantSplit/>
          <w:trHeight w:val="551"/>
          <w:jc w:val="center"/>
        </w:trPr>
        <w:tc>
          <w:tcPr>
            <w:tcW w:w="325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CE6A4A" w14:textId="77777777" w:rsidR="00E1203C" w:rsidRDefault="00E1203C">
            <w:pPr>
              <w:spacing w:line="25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629D" w14:textId="77777777" w:rsidR="00E1203C" w:rsidRDefault="00E1203C" w:rsidP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Montant total TTC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0B0" w14:textId="77777777" w:rsidR="00E1203C" w:rsidRDefault="00E1203C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6743A59E" w14:textId="77777777" w:rsidR="00E1203C" w:rsidRDefault="00E1203C" w:rsidP="00E1203C">
      <w:pPr>
        <w:tabs>
          <w:tab w:val="left" w:pos="7515"/>
        </w:tabs>
        <w:rPr>
          <w:rFonts w:ascii="Arial" w:hAnsi="Arial" w:cs="Arial"/>
          <w:szCs w:val="22"/>
        </w:rPr>
      </w:pPr>
    </w:p>
    <w:p w14:paraId="7EAEBDC0" w14:textId="77777777" w:rsidR="00E1203C" w:rsidRDefault="00E1203C" w:rsidP="00463AD1">
      <w:pPr>
        <w:pStyle w:val="Corpsdetexte23"/>
        <w:rPr>
          <w:rFonts w:cs="Arial"/>
          <w:szCs w:val="22"/>
        </w:rPr>
      </w:pPr>
    </w:p>
    <w:sectPr w:rsidR="00E1203C" w:rsidSect="008A6176">
      <w:footerReference w:type="default" r:id="rId16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3CFDB" w14:textId="77777777" w:rsidR="00D432AE" w:rsidRDefault="00D432AE">
      <w:r>
        <w:separator/>
      </w:r>
    </w:p>
  </w:endnote>
  <w:endnote w:type="continuationSeparator" w:id="0">
    <w:p w14:paraId="71E1FECD" w14:textId="77777777" w:rsidR="00D432AE" w:rsidRDefault="00D4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0D272C22" w:rsidR="00244FFC" w:rsidRPr="00F46FF9" w:rsidRDefault="00244FFC" w:rsidP="00F46FF9">
    <w:pPr>
      <w:pStyle w:val="Pieddepage"/>
      <w:pBdr>
        <w:top w:val="single" w:sz="4" w:space="1" w:color="auto"/>
      </w:pBdr>
    </w:pPr>
    <w:fldSimple w:instr=" FILENAME   \* MERGEFORMAT ">
      <w:r>
        <w:rPr>
          <w:noProof/>
        </w:rPr>
        <w:t>AE_9285</w:t>
      </w:r>
    </w:fldSimple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1203C">
      <w:rPr>
        <w:b/>
        <w:bCs/>
        <w:noProof/>
      </w:rPr>
      <w:t>6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1203C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469EB" w14:textId="77777777" w:rsidR="00D432AE" w:rsidRDefault="00D432AE">
      <w:r>
        <w:separator/>
      </w:r>
    </w:p>
  </w:footnote>
  <w:footnote w:type="continuationSeparator" w:id="0">
    <w:p w14:paraId="09917589" w14:textId="77777777" w:rsidR="00D432AE" w:rsidRDefault="00D432AE">
      <w:r>
        <w:continuationSeparator/>
      </w:r>
    </w:p>
  </w:footnote>
  <w:footnote w:id="1">
    <w:p w14:paraId="370F4AF3" w14:textId="77777777" w:rsidR="00244FFC" w:rsidRDefault="00244FFC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244FFC" w:rsidRDefault="00244FFC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E04C83"/>
    <w:multiLevelType w:val="hybridMultilevel"/>
    <w:tmpl w:val="0ED44B52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258D0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9EB622F"/>
    <w:multiLevelType w:val="hybridMultilevel"/>
    <w:tmpl w:val="A6E637AA"/>
    <w:lvl w:ilvl="0" w:tplc="A44811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1062164"/>
    <w:multiLevelType w:val="hybridMultilevel"/>
    <w:tmpl w:val="4C64FA94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11"/>
  </w:num>
  <w:num w:numId="13">
    <w:abstractNumId w:val="7"/>
  </w:num>
  <w:num w:numId="14">
    <w:abstractNumId w:val="8"/>
  </w:num>
  <w:num w:numId="15">
    <w:abstractNumId w:val="3"/>
  </w:num>
  <w:num w:numId="16">
    <w:abstractNumId w:val="4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1E82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6442"/>
    <w:rsid w:val="002175FF"/>
    <w:rsid w:val="0022648E"/>
    <w:rsid w:val="00227F04"/>
    <w:rsid w:val="00234085"/>
    <w:rsid w:val="00240022"/>
    <w:rsid w:val="00240572"/>
    <w:rsid w:val="00241AC9"/>
    <w:rsid w:val="00243BDD"/>
    <w:rsid w:val="00244FFC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321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3AD1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302F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0ECB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0AF4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5920"/>
    <w:rsid w:val="00C76991"/>
    <w:rsid w:val="00C81E38"/>
    <w:rsid w:val="00C86594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32AE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4A93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1203C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D67AC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46FF9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40C30-A3EB-414B-ACEF-73D9BEE7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204</TotalTime>
  <Pages>8</Pages>
  <Words>1845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4</cp:revision>
  <cp:lastPrinted>2023-09-13T15:13:00Z</cp:lastPrinted>
  <dcterms:created xsi:type="dcterms:W3CDTF">2026-01-12T15:33:00Z</dcterms:created>
  <dcterms:modified xsi:type="dcterms:W3CDTF">2026-03-05T13:28:00Z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